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A648EAB" w14:textId="77777777" w:rsidR="00BD0D67" w:rsidRDefault="00BD0D67" w:rsidP="00BD0D67">
      <w:pPr>
        <w:spacing w:after="0" w:line="190" w:lineRule="exact"/>
        <w:rPr>
          <w:rFonts w:asciiTheme="minorHAnsi" w:hAnsiTheme="minorHAnsi" w:cstheme="minorBidi"/>
          <w:sz w:val="19"/>
          <w:szCs w:val="19"/>
        </w:rPr>
      </w:pPr>
      <w:r>
        <w:rPr>
          <w:rFonts w:asciiTheme="minorHAnsi" w:hAnsiTheme="minorHAnsi" w:cstheme="minorBidi"/>
          <w:noProof/>
          <w:lang w:eastAsia="en-GB"/>
        </w:rPr>
        <mc:AlternateContent>
          <mc:Choice Requires="wpg">
            <w:drawing>
              <wp:anchor distT="0" distB="0" distL="114300" distR="114300" simplePos="0" relativeHeight="251658240" behindDoc="1" locked="0" layoutInCell="1" allowOverlap="1" wp14:anchorId="4A648FE0" wp14:editId="4A648FE1">
                <wp:simplePos x="0" y="0"/>
                <wp:positionH relativeFrom="page">
                  <wp:posOffset>0</wp:posOffset>
                </wp:positionH>
                <wp:positionV relativeFrom="page">
                  <wp:posOffset>635</wp:posOffset>
                </wp:positionV>
                <wp:extent cx="7559040" cy="6334760"/>
                <wp:effectExtent l="0" t="635" r="3810" b="0"/>
                <wp:wrapNone/>
                <wp:docPr id="244"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5"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6"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7" name="Group 5"/>
                        <wpg:cNvGrpSpPr>
                          <a:grpSpLocks/>
                        </wpg:cNvGrpSpPr>
                        <wpg:grpSpPr bwMode="auto">
                          <a:xfrm>
                            <a:off x="1281" y="853"/>
                            <a:ext cx="171" cy="171"/>
                            <a:chOff x="1281" y="853"/>
                            <a:chExt cx="171" cy="171"/>
                          </a:xfrm>
                        </wpg:grpSpPr>
                        <wps:wsp>
                          <wps:cNvPr id="2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7"/>
                        <wpg:cNvGrpSpPr>
                          <a:grpSpLocks/>
                        </wpg:cNvGrpSpPr>
                        <wpg:grpSpPr bwMode="auto">
                          <a:xfrm>
                            <a:off x="1281" y="1069"/>
                            <a:ext cx="171" cy="171"/>
                            <a:chOff x="1281" y="1069"/>
                            <a:chExt cx="171" cy="171"/>
                          </a:xfrm>
                        </wpg:grpSpPr>
                        <wps:wsp>
                          <wps:cNvPr id="2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1" name="Group 9"/>
                        <wpg:cNvGrpSpPr>
                          <a:grpSpLocks/>
                        </wpg:cNvGrpSpPr>
                        <wpg:grpSpPr bwMode="auto">
                          <a:xfrm>
                            <a:off x="1281" y="1285"/>
                            <a:ext cx="171" cy="171"/>
                            <a:chOff x="1281" y="1285"/>
                            <a:chExt cx="171" cy="171"/>
                          </a:xfrm>
                        </wpg:grpSpPr>
                        <wps:wsp>
                          <wps:cNvPr id="2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 name="Group 11"/>
                        <wpg:cNvGrpSpPr>
                          <a:grpSpLocks/>
                        </wpg:cNvGrpSpPr>
                        <wpg:grpSpPr bwMode="auto">
                          <a:xfrm>
                            <a:off x="1066" y="1069"/>
                            <a:ext cx="171" cy="171"/>
                            <a:chOff x="1066" y="1069"/>
                            <a:chExt cx="171" cy="171"/>
                          </a:xfrm>
                        </wpg:grpSpPr>
                        <wps:wsp>
                          <wps:cNvPr id="2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 name="Group 13"/>
                        <wpg:cNvGrpSpPr>
                          <a:grpSpLocks/>
                        </wpg:cNvGrpSpPr>
                        <wpg:grpSpPr bwMode="auto">
                          <a:xfrm>
                            <a:off x="1066" y="1285"/>
                            <a:ext cx="171" cy="171"/>
                            <a:chOff x="1066" y="1285"/>
                            <a:chExt cx="171" cy="171"/>
                          </a:xfrm>
                        </wpg:grpSpPr>
                        <wps:wsp>
                          <wps:cNvPr id="3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15"/>
                        <wpg:cNvGrpSpPr>
                          <a:grpSpLocks/>
                        </wpg:cNvGrpSpPr>
                        <wpg:grpSpPr bwMode="auto">
                          <a:xfrm>
                            <a:off x="850" y="1285"/>
                            <a:ext cx="171" cy="171"/>
                            <a:chOff x="850" y="1285"/>
                            <a:chExt cx="171" cy="171"/>
                          </a:xfrm>
                        </wpg:grpSpPr>
                        <wps:wsp>
                          <wps:cNvPr id="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7"/>
                        <wpg:cNvGrpSpPr>
                          <a:grpSpLocks/>
                        </wpg:cNvGrpSpPr>
                        <wpg:grpSpPr bwMode="auto">
                          <a:xfrm>
                            <a:off x="1553" y="853"/>
                            <a:ext cx="378" cy="603"/>
                            <a:chOff x="1553" y="853"/>
                            <a:chExt cx="378" cy="603"/>
                          </a:xfrm>
                        </wpg:grpSpPr>
                        <wps:wsp>
                          <wps:cNvPr id="4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25"/>
                        <wpg:cNvGrpSpPr>
                          <a:grpSpLocks/>
                        </wpg:cNvGrpSpPr>
                        <wpg:grpSpPr bwMode="auto">
                          <a:xfrm>
                            <a:off x="2565" y="853"/>
                            <a:ext cx="2" cy="603"/>
                            <a:chOff x="2565" y="853"/>
                            <a:chExt cx="2" cy="603"/>
                          </a:xfrm>
                        </wpg:grpSpPr>
                        <wps:wsp>
                          <wps:cNvPr id="5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2E913A2" id="Group 244" o:spid="_x0000_s1026" style="position:absolute;margin-left:0;margin-top:.05pt;width:595.2pt;height:498.8pt;z-index:-251658240;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TPNNd9mB1JoAfRWZqXiGw0nb9rvIbfJwA55z9KKjniupm6kIuzZp0UUVZo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&#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0ydDGAAAA3AAAAA8AAABkcnMvZG93bnJldi54bWxEj0FrwkAUhO8F/8PyBC9FN7UqEl2lVgop&#10;CKIR9PjIPjeh2bchu2r677uFQo/DzHzDLNedrcWdWl85VvAySkAQF05XbBSc8o/hHIQPyBprx6Tg&#10;mzysV72nJabaPfhA92MwIkLYp6igDKFJpfRFSRb9yDXE0bu61mKIsjVSt/iIcFvLcZLMpMWK40KJ&#10;Db2XVHwdb1bBxHw+vxrOsnybn3eXer/Z5teNUoN+97YAEagL/+G/dqYVjCdT+D0Tj4Bc/Q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jTJ0MYAAADcAAAADwAAAAAAAAAAAAAA&#10;AACfAgAAZHJzL2Rvd25yZXYueG1sUEsFBgAAAAAEAAQA9wAAAJIDA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7rZibEAAAA3AAAAA8AAABkcnMvZG93bnJldi54bWxEj81qwzAQhO+BvoPYQm+J3FBCcKOE0pLQ&#10;q52QNLfF2sqm0spYqn/evioEchxm5htmsxudFT11ofGs4HmRgSCuvG7YKDgd9/M1iBCRNVrPpGCi&#10;ALvtw2yDufYDF9SX0YgE4ZCjgjrGNpcyVDU5DAvfEifv23cOY5KdkbrDIcGdlcssW0mHDaeFGlt6&#10;r6n6KX+dAm19Zq8HXxb7r4/L8TCZcD0bpZ4ex7dXEJHGeA/f2p9awfJlBf9n0hGQ2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7rZibEAAAA3AAAAA8AAAAAAAAAAAAAAAAA&#10;nwIAAGRycy9kb3ducmV2LnhtbFBLBQYAAAAABAAEAPcAAACQAw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3mm8YA&#10;AADcAAAADwAAAGRycy9kb3ducmV2LnhtbESPTWsCQQyG74L/YYjQW52tVC1bR9FSxYPQqvXgLexk&#10;P9qdzLIz6vbfN4eCx/DmffJktuhcra7UhsqzgadhAoo487biwsDXcf34AipEZIu1ZzLwSwEW835v&#10;hqn1N97T9RALJRAOKRooY2xSrUNWksMw9A2xZLlvHUYZ20LbFm8Cd7UeJclEO6xYLpTY0FtJ2c/h&#10;4kSDL7vppz6+jzcrPOffH3p7GufGPAy65SuoSF28L/+3t9bA6Fls5RkhgJ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3mm8YAAADcAAAADwAAAAAAAAAAAAAAAACYAgAAZHJz&#10;L2Rvd25yZXYueG1sUEsFBgAAAAAEAAQA9QAAAIsD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XiMMA&#10;AADcAAAADwAAAGRycy9kb3ducmV2LnhtbERPz2vCMBS+D/Y/hDfwNlOFjdE1iqgDvQjrBvP42rw2&#10;1ealNLGt//1yGOz48f3O1pNtxUC9bxwrWMwTEMSl0w3XCr6/Pp7fQPiArLF1TAru5GG9enzIMNVu&#10;5E8a8lCLGMI+RQUmhC6V0peGLPq564gjV7neYoiwr6XucYzhtpXLJHmVFhuODQY72hoqr/nNKigu&#10;pirPu9NCVvufZDieD/ZWOKVmT9PmHUSgKfyL/9wHrWD5EufHM/EI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XiMMAAADcAAAADwAAAAAAAAAAAAAAAACYAgAAZHJzL2Rv&#10;d25yZXYueG1sUEsFBgAAAAAEAAQA9QAAAIgD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5xpsYAAADcAAAADwAAAGRycy9kb3ducmV2LnhtbESPT2vCQBTE74V+h+UV&#10;ems2sVgkdRURlR6CUCNIb4/sMwlm34bsmj/fvisUehxm5jfMcj2aRvTUudqygiSKQRAXVtdcKjjn&#10;+7cFCOeRNTaWScFEDtar56clptoO/E39yZciQNilqKDyvk2ldEVFBl1kW+LgXW1n0AfZlVJ3OAS4&#10;aeQsjj+kwZrDQoUtbSsqbqe7UXAYcNi8J7s+u123008+P16yhJR6fRk3nyA8jf4//Nf+0gpm8wQ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HnGmxgAAANwA&#10;AAAPAAAAAAAAAAAAAAAAAKoCAABkcnMvZG93bnJldi54bWxQSwUGAAAAAAQABAD6AAAAnQM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K3H8cA&#10;AADcAAAADwAAAGRycy9kb3ducmV2LnhtbESPzWvCQBTE7wX/h+UJXopuGrDU6CqlfiDFQ/04eHxk&#10;n0ls9m3YXWP877uFQo/DzPyGmS06U4uWnK8sK3gZJSCIc6srLhScjuvhGwgfkDXWlknBgzws5r2n&#10;GWba3nlP7SEUIkLYZ6igDKHJpPR5SQb9yDbE0btYZzBE6QqpHd4j3NQyTZJXabDiuFBiQx8l5d+H&#10;m1Ew3vt67c5fz+3yulttmgluH7dPpQb97n0KIlAX/sN/7a1WkI5T+D0Tj4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itx/HAAAA3AAAAA8AAAAAAAAAAAAAAAAAmAIAAGRy&#10;cy9kb3ducmV2LnhtbFBLBQYAAAAABAAEAPUAAACMAw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BKSsQAAADcAAAADwAAAGRycy9kb3ducmV2LnhtbESPQYvCMBSE74L/ITxh&#10;b5pWUaQaRUSXPciCVVj29miebbF5KU1s67/fLAgeh5n5hllve1OJlhpXWlYQTyIQxJnVJecKrpfj&#10;eAnCeWSNlWVS8CQH281wsMZE247P1KY+FwHCLkEFhfd1IqXLCjLoJrYmDt7NNgZ9kE0udYNdgJtK&#10;TqNoIQ2WHBYKrGlfUHZPH0bBZ4fdbhYf2tP9tn/+XubfP6eYlPoY9bsVCE+9f4df7S+tYDqfwf+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4BKSsQAAADcAAAA&#10;DwAAAAAAAAAAAAAAAACqAgAAZHJzL2Rvd25yZXYueG1sUEsFBgAAAAAEAAQA+gAAAJsDA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l6Q8UA&#10;AADcAAAADwAAAGRycy9kb3ducmV2LnhtbESPS2sCQRCE7wH/w9BCbnFWcaOsjhLFBA+C74O3Zqf3&#10;YXZ6lp1RN//eCQRyLKrrq67pvDWVuFPjSssK+r0IBHFqdcm5gtPx820MwnlkjZVlUvBDDuazzssU&#10;E20fvKf7weciQNglqKDwvk6kdGlBBl3P1sTBy2xj0AfZ5FI3+AhwU8lBFL1LgyWHhgJrWhaUfh9u&#10;JrzBt81oJ4+r+GuBl+y6letznCn12m0/JiA8tf7/+C+91goG8RB+xwQCyN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6XpDxQAAANwAAAAPAAAAAAAAAAAAAAAAAJgCAABkcnMv&#10;ZG93bnJldi54bWxQSwUGAAAAAAQABAD1AAAAigM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V3pcQAAADcAAAADwAAAGRycy9kb3ducmV2LnhtbESPQYvCMBSE7wv+h/AE&#10;b2tapYtUo4ioeJCFVUG8PZpnW2xeShPb+u/NwsIeh5n5hlmselOJlhpXWlYQjyMQxJnVJecKLufd&#10;5wyE88gaK8uk4EUOVsvBxwJTbTv+ofbkcxEg7FJUUHhfp1K6rCCDbmxr4uDdbWPQB9nkUjfYBbip&#10;5CSKvqTBksNCgTVtCsoep6dRsO+wW0/jbXt83Dev2zn5vh5jUmo07NdzEJ56/x/+ax+0gk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V3pcQAAADcAAAA&#10;DwAAAAAAAAAAAAAAAACqAgAAZHJzL2Rvd25yZXYueG1sUEsFBgAAAAAEAAQA+gAAAJsDA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RhcUA&#10;AADbAAAADwAAAGRycy9kb3ducmV2LnhtbESPT2vCQBTE7wW/w/KE3nSjhSJpNlL8A3opVAU9PrMv&#10;2bTZtyG7xvjtu4VCj8PM/IbJloNtRE+drx0rmE0TEMSF0zVXCk7H7WQBwgdkjY1jUvAgD8t89JRh&#10;qt2dP6k/hEpECPsUFZgQ2lRKXxiy6KeuJY5e6TqLIcqukrrDe4TbRs6T5FVarDkuGGxpZaj4Ptys&#10;guuXKYvL+mMmy8056feXnb1dnVLP4+H9DUSgIfyH/9o7reBlDr9f4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9GFxQAAANs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OG1sYA&#10;AADbAAAADwAAAGRycy9kb3ducmV2LnhtbESPS2/CMBCE70j8B2sr9VaclqdSnIiiFnFAouVx6G0V&#10;bx4Qr6PYQPrv60qVOI5m55udedqZWlypdZVlBc+DCARxZnXFhYLD/uNpBsJ5ZI21ZVLwQw7SpN+b&#10;Y6ztjb/ouvOFCBB2MSoovW9iKV1WkkE3sA1x8HLbGvRBtoXULd4C3NTyJYom0mDFoaHEhpYlZefd&#10;xYQ3+LKZfsr9+3j1ht/5aSvXx3Gu1ONDt3gF4anz9+P/9ForGI7gb0sA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OG1sYAAADbAAAADwAAAAAAAAAAAAAAAACYAgAAZHJz&#10;L2Rvd25yZXYueG1sUEsFBgAAAAAEAAQA9QAAAIsD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I5MEA&#10;AADbAAAADwAAAGRycy9kb3ducmV2LnhtbESPQWsCMRSE7wX/Q3iCt5pVS5HVKKIongpV8fxInpvF&#10;zcu6ievqr28KhR6HmfmGmS87V4mWmlB6VjAaZiCItTclFwpOx+37FESIyAYrz6TgSQGWi97bHHPj&#10;H/xN7SEWIkE45KjAxljnUgZtyWEY+po4eRffOIxJNoU0DT4S3FVynGWf0mHJacFiTWtL+nq4OwW3&#10;F7Isnd59rTeabBsmp7ObKDXod6sZiEhd/A//tfdGwccIfr+kHyA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MyOTBAAAA2wAAAA8AAAAAAAAAAAAAAAAAmAIAAGRycy9kb3du&#10;cmV2LnhtbFBLBQYAAAAABAAEAPUAAACGAw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gTxsQA&#10;AADbAAAADwAAAGRycy9kb3ducmV2LnhtbESPT2vCQBTE70K/w/IKvelGK0Gjq5SKxZtoFK+P7Msf&#10;zL4N2W2S9tO7hYLHYWZ+w6y3g6lFR62rLCuYTiIQxJnVFRcKLul+vADhPLLG2jIp+CEH283LaI2J&#10;tj2fqDv7QgQIuwQVlN43iZQuK8mgm9iGOHi5bQ36INtC6hb7ADe1nEVRLA1WHBZKbOizpOx+/jYK&#10;fL47dqle/vZfzalYRrd4f81jpd5eh48VCE+Df4b/2wetYP4Of1/CD5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4E8bEAAAA2w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I1/sIA&#10;AADbAAAADwAAAGRycy9kb3ducmV2LnhtbESPwWrDMBBE74X8g9hAL6WR67ohuFFCKZT6Gje5L9ZG&#10;dmKthKUk9t9XhUKOw8y8Ydbb0fbiSkPoHCt4WWQgiBunOzYK9j9fzysQISJr7B2TgokCbDezhzWW&#10;2t14R9c6GpEgHEpU0MboSylD05LFsHCeOHlHN1iMSQ5G6gFvCW57mWfZUlrsOC206OmzpeZcX6yC&#10;03GV731TFN/m9eCfLlPBBiulHufjxzuISGO8h//blVZQvMH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cjX+wgAAANs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wOEsIA&#10;AADbAAAADwAAAGRycy9kb3ducmV2LnhtbESPwWrDMBBE74X8g9hAL6WR65omuFFCKZT6Gje5L9ZG&#10;dmKthKUk9t9XhUKOw8y8Ydbb0fbiSkPoHCt4WWQgiBunOzYK9j9fzysQISJr7B2TgokCbDezhzWW&#10;2t14R9c6GpEgHEpU0MboSylD05LFsHCeOHlHN1iMSQ5G6gFvCW57mWfZm7TYcVpo0dNnS825vlgF&#10;p+Mq3/umKL7N68E/XaaCDVZKPc7Hj3cQkcZ4D/+3K62gWML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7A4SwgAAANsAAAAPAAAAAAAAAAAAAAAAAJgCAABkcnMvZG93&#10;bnJldi54bWxQSwUGAAAAAAQABAD1AAAAhwM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OaYL0A&#10;AADbAAAADwAAAGRycy9kb3ducmV2LnhtbERPTYvCMBC9C/6HMIIX0VS3LFKNIoLoddW9D82YVptJ&#10;aKLWf28OgsfH+16uO9uIB7WhdqxgOslAEJdO12wUnE+78RxEiMgaG8ek4EUB1qt+b4mFdk/+o8cx&#10;GpFCOBSooIrRF1KGsiKLYeI8ceIurrUYE2yN1C0+U7ht5CzLfqXFmlNDhZ62FZW3490quF7ms7Mv&#10;83xvfv796P7K2eBBqeGg2yxAROriV/xxH7SCPI1NX9IPkKs3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HOaYL0AAADbAAAADwAAAAAAAAAAAAAAAACYAgAAZHJzL2Rvd25yZXYu&#10;eG1sUEsFBgAAAAAEAAQA9QAAAIID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HLsEA&#10;AADbAAAADwAAAGRycy9kb3ducmV2LnhtbERPTU/CQBC9m/AfNkPCTbYSMVhZCCEIeLNo9Drpjt3G&#10;7mzTXaDw652DCceX9z1f9r5RJ+piHdjAwzgDRVwGW3Nl4PPj9X4GKiZki01gMnChCMvF4G6OuQ1n&#10;Luh0SJWSEI45GnAptbnWsXTkMY5DSyzcT+g8JoFdpW2HZwn3jZ5k2ZP2WLM0OGxp7aj8PRy9gbdi&#10;t918PYt5Fr/fr8U6NCv3aMxo2K9eQCXq0038795bA1NZL1/kB+jF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bxy7BAAAA2wAAAA8AAAAAAAAAAAAAAAAAmAIAAGRycy9kb3du&#10;cmV2LnhtbFBLBQYAAAAABAAEAPUAAACGAwAAAAA=&#10;" path="m,l,603e" filled="f" strokecolor="#231f20" strokeweight="1.36325mm">
                    <v:path arrowok="t" o:connecttype="custom" o:connectlocs="0,853;0,1456" o:connectangles="0,0"/>
                  </v:shape>
                </v:group>
                <w10:wrap anchorx="page" anchory="page"/>
              </v:group>
            </w:pict>
          </mc:Fallback>
        </mc:AlternateContent>
      </w:r>
    </w:p>
    <w:p w14:paraId="4A648EAC" w14:textId="77777777" w:rsidR="00BD0D67" w:rsidRDefault="00BD0D67" w:rsidP="00BD0D67">
      <w:pPr>
        <w:spacing w:after="0" w:line="200" w:lineRule="exact"/>
      </w:pPr>
    </w:p>
    <w:p w14:paraId="4A648EAD" w14:textId="77777777" w:rsidR="00BD0D67" w:rsidRDefault="00BD0D67" w:rsidP="00BD0D67">
      <w:pPr>
        <w:spacing w:after="0" w:line="200" w:lineRule="exact"/>
      </w:pPr>
    </w:p>
    <w:p w14:paraId="4A648EAE" w14:textId="77777777" w:rsidR="00BD0D67" w:rsidRDefault="00BD0D67" w:rsidP="00BD0D67">
      <w:pPr>
        <w:spacing w:after="0" w:line="200" w:lineRule="exact"/>
      </w:pPr>
    </w:p>
    <w:p w14:paraId="4A648EAF" w14:textId="77777777" w:rsidR="00BD0D67" w:rsidRDefault="00BD0D67" w:rsidP="00BD0D67">
      <w:pPr>
        <w:spacing w:after="0" w:line="200" w:lineRule="exact"/>
      </w:pPr>
    </w:p>
    <w:p w14:paraId="4A648EB0" w14:textId="77777777" w:rsidR="00BD0D67" w:rsidRDefault="00BD0D67" w:rsidP="00BD0D67">
      <w:pPr>
        <w:spacing w:after="0" w:line="200" w:lineRule="exact"/>
      </w:pPr>
    </w:p>
    <w:p w14:paraId="4A648EB1" w14:textId="77777777" w:rsidR="00BD0D67" w:rsidRDefault="00BD0D67" w:rsidP="00BD0D67">
      <w:pPr>
        <w:spacing w:after="0" w:line="200" w:lineRule="exact"/>
      </w:pPr>
    </w:p>
    <w:p w14:paraId="4A648EB2" w14:textId="77777777" w:rsidR="00BD0D67" w:rsidRDefault="00BD0D67" w:rsidP="00BD0D67">
      <w:pPr>
        <w:spacing w:after="0" w:line="200" w:lineRule="exact"/>
      </w:pPr>
    </w:p>
    <w:p w14:paraId="4A648EB3" w14:textId="77777777" w:rsidR="00BD0D67" w:rsidRDefault="00BD0D67" w:rsidP="00BD0D67">
      <w:pPr>
        <w:spacing w:after="0" w:line="200" w:lineRule="exact"/>
      </w:pPr>
    </w:p>
    <w:p w14:paraId="4A648EB4" w14:textId="77777777" w:rsidR="00BD0D67" w:rsidRDefault="00BD0D67" w:rsidP="00BD0D67">
      <w:pPr>
        <w:spacing w:after="0" w:line="200" w:lineRule="exact"/>
      </w:pPr>
    </w:p>
    <w:p w14:paraId="4A648EB5" w14:textId="77777777" w:rsidR="00BD0D67" w:rsidRDefault="00BD0D67" w:rsidP="00BD0D67">
      <w:pPr>
        <w:spacing w:after="0" w:line="200" w:lineRule="exact"/>
      </w:pPr>
    </w:p>
    <w:p w14:paraId="4A648EB6" w14:textId="77777777" w:rsidR="00BD0D67" w:rsidRDefault="00BD0D67" w:rsidP="00BD0D67">
      <w:pPr>
        <w:spacing w:after="0" w:line="200" w:lineRule="exact"/>
      </w:pPr>
    </w:p>
    <w:p w14:paraId="4A648EB7" w14:textId="77777777" w:rsidR="00BD0D67" w:rsidRDefault="00BD0D67" w:rsidP="00BD0D67">
      <w:pPr>
        <w:spacing w:after="0" w:line="200" w:lineRule="exact"/>
      </w:pPr>
    </w:p>
    <w:p w14:paraId="4A648EB8" w14:textId="77777777" w:rsidR="00BD0D67" w:rsidRDefault="00BD0D67" w:rsidP="00BD0D67">
      <w:pPr>
        <w:spacing w:after="0" w:line="200" w:lineRule="exact"/>
      </w:pPr>
    </w:p>
    <w:p w14:paraId="4A648EB9" w14:textId="77777777" w:rsidR="00BD0D67" w:rsidRDefault="00BD0D67" w:rsidP="00BD0D67">
      <w:pPr>
        <w:spacing w:after="0" w:line="200" w:lineRule="exact"/>
      </w:pPr>
    </w:p>
    <w:p w14:paraId="4A648EBA" w14:textId="77777777" w:rsidR="00BD0D67" w:rsidRDefault="00BD0D67" w:rsidP="00BD0D67">
      <w:pPr>
        <w:spacing w:after="0" w:line="200" w:lineRule="exact"/>
      </w:pPr>
    </w:p>
    <w:p w14:paraId="4A648EBB" w14:textId="77777777" w:rsidR="00BD0D67" w:rsidRDefault="00BD0D67" w:rsidP="00BD0D67">
      <w:pPr>
        <w:spacing w:after="0" w:line="200" w:lineRule="exact"/>
      </w:pPr>
    </w:p>
    <w:p w14:paraId="4A648EBC" w14:textId="0D6FA777" w:rsidR="00BD0D67" w:rsidRDefault="00BD0D67" w:rsidP="00BD0D67">
      <w:pPr>
        <w:pStyle w:val="Title"/>
      </w:pPr>
      <w:r>
        <w:t>PRI REPORTING FRAMEWORK 201</w:t>
      </w:r>
      <w:r w:rsidR="001742C6">
        <w:t>4</w:t>
      </w:r>
      <w:r>
        <w:t>/1</w:t>
      </w:r>
      <w:r w:rsidR="001742C6">
        <w:t>5</w:t>
      </w:r>
    </w:p>
    <w:p w14:paraId="4A648EBD" w14:textId="77777777" w:rsidR="00BD0D67" w:rsidRPr="00BD0D67" w:rsidRDefault="00BD0D67" w:rsidP="00BD0D67">
      <w:pPr>
        <w:pStyle w:val="Title"/>
      </w:pPr>
      <w:r>
        <w:t>Closing Module</w:t>
      </w:r>
    </w:p>
    <w:p w14:paraId="4A648EBE" w14:textId="77777777" w:rsidR="00BD0D67" w:rsidRDefault="00BD0D67" w:rsidP="00BD0D67">
      <w:pPr>
        <w:spacing w:after="0" w:line="200" w:lineRule="exact"/>
      </w:pPr>
    </w:p>
    <w:p w14:paraId="4A648EBF" w14:textId="77777777" w:rsidR="00BD0D67" w:rsidRDefault="00BD0D67" w:rsidP="00BD0D67">
      <w:pPr>
        <w:spacing w:after="0" w:line="200" w:lineRule="exact"/>
      </w:pPr>
    </w:p>
    <w:p w14:paraId="4A648EC0" w14:textId="77777777" w:rsidR="00BD0D67" w:rsidRDefault="00BD0D67" w:rsidP="00BD0D67">
      <w:pPr>
        <w:spacing w:after="0" w:line="200" w:lineRule="exact"/>
      </w:pPr>
    </w:p>
    <w:p w14:paraId="4A648EC1" w14:textId="0942F70B" w:rsidR="00BD0D67" w:rsidRDefault="00E023F2" w:rsidP="00BD0D67">
      <w:r>
        <w:t>September</w:t>
      </w:r>
      <w:r w:rsidR="00BD0D67">
        <w:t xml:space="preserve"> 201</w:t>
      </w:r>
      <w:r w:rsidR="001742C6">
        <w:t>4</w:t>
      </w:r>
    </w:p>
    <w:p w14:paraId="4A648EC2" w14:textId="77777777" w:rsidR="00BD0D67" w:rsidRDefault="00F45CBF" w:rsidP="00BD0D67">
      <w:pPr>
        <w:rPr>
          <w:color w:val="0070C0"/>
          <w:u w:val="single"/>
        </w:rPr>
      </w:pPr>
      <w:hyperlink r:id="rId15" w:history="1">
        <w:r w:rsidR="00BD0D67">
          <w:rPr>
            <w:rStyle w:val="Hyperlink"/>
            <w:color w:val="0070C0"/>
          </w:rPr>
          <w:t>reporting@unpri.org</w:t>
        </w:r>
      </w:hyperlink>
    </w:p>
    <w:p w14:paraId="4A648EC3" w14:textId="77777777" w:rsidR="0058132A" w:rsidRDefault="002D2A4B" w:rsidP="00BD0D67">
      <w:pPr>
        <w:spacing w:after="0" w:line="200" w:lineRule="exact"/>
        <w:sectPr w:rsidR="0058132A" w:rsidSect="009175D1">
          <w:footerReference w:type="default" r:id="rId16"/>
          <w:headerReference w:type="first" r:id="rId17"/>
          <w:footerReference w:type="first" r:id="rId18"/>
          <w:pgSz w:w="11900" w:h="16840"/>
          <w:pgMar w:top="1440" w:right="1616" w:bottom="1440" w:left="1616" w:header="708" w:footer="708" w:gutter="0"/>
          <w:cols w:space="708"/>
          <w:titlePg/>
          <w:docGrid w:linePitch="360"/>
        </w:sectPr>
      </w:pPr>
      <w:r w:rsidRPr="009C1D27">
        <w:t xml:space="preserve">+44 (0) </w:t>
      </w:r>
      <w:r>
        <w:t>20 3714 3187</w:t>
      </w:r>
    </w:p>
    <w:p w14:paraId="4A648EC4" w14:textId="77777777" w:rsidR="009F3218" w:rsidRDefault="009F3218" w:rsidP="000723A3">
      <w:pPr>
        <w:pStyle w:val="Heading1"/>
        <w:spacing w:before="0" w:after="0"/>
      </w:pPr>
      <w:bookmarkStart w:id="0" w:name="_Toc368061956"/>
      <w:r>
        <w:lastRenderedPageBreak/>
        <w:t>Understanding this document</w:t>
      </w:r>
      <w:bookmarkEnd w:id="0"/>
      <w:r>
        <w:t xml:space="preserve"> </w:t>
      </w:r>
    </w:p>
    <w:p w14:paraId="4A648EC5" w14:textId="77777777" w:rsidR="009F3218" w:rsidRDefault="009F3218" w:rsidP="009F3218">
      <w:pPr>
        <w:pStyle w:val="INDICATORTEXT"/>
        <w:spacing w:before="120"/>
        <w:ind w:right="-546"/>
        <w:jc w:val="both"/>
        <w:rPr>
          <w:lang w:eastAsia="en-GB"/>
        </w:rPr>
      </w:pPr>
      <w:r>
        <w:rPr>
          <w:lang w:eastAsia="en-GB"/>
        </w:rPr>
        <w:t xml:space="preserve">In addition to the detailed indicator text and </w:t>
      </w:r>
      <w:r w:rsidR="00C01664">
        <w:rPr>
          <w:lang w:eastAsia="en-GB"/>
        </w:rPr>
        <w:t>selection</w:t>
      </w:r>
      <w:r>
        <w:rPr>
          <w:lang w:eastAsia="en-GB"/>
        </w:rPr>
        <w:t xml:space="preserve"> options, in each module of the PRI Reporting Framework you can find information that will help you to identify which indicators are relevant for your organisation. </w:t>
      </w:r>
    </w:p>
    <w:p w14:paraId="4A648EC6" w14:textId="77777777" w:rsidR="009F3218" w:rsidRPr="002F6B3D" w:rsidRDefault="009F3218" w:rsidP="009F3218">
      <w:pPr>
        <w:pStyle w:val="INDICATORTEXT"/>
        <w:ind w:right="-546"/>
        <w:jc w:val="both"/>
        <w:rPr>
          <w:b/>
          <w:lang w:eastAsia="en-GB"/>
        </w:rPr>
      </w:pPr>
      <w:r w:rsidRPr="002F6B3D">
        <w:rPr>
          <w:b/>
          <w:lang w:eastAsia="en-GB"/>
        </w:rPr>
        <w:t>Top bar</w:t>
      </w:r>
    </w:p>
    <w:p w14:paraId="4A648EC7" w14:textId="77777777" w:rsidR="009F3218" w:rsidRDefault="009F3218" w:rsidP="009F3218">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F3218" w14:paraId="4A648ECC" w14:textId="77777777" w:rsidTr="000563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EC8" w14:textId="77777777" w:rsidR="009F3218" w:rsidRPr="00F667D4" w:rsidRDefault="009F3218" w:rsidP="00056375">
            <w:pPr>
              <w:spacing w:after="0"/>
              <w:rPr>
                <w:rStyle w:val="IntenseEmphasis"/>
                <w:b w:val="0"/>
                <w:bCs w:val="0"/>
                <w:iCs w:val="0"/>
              </w:rPr>
            </w:pPr>
          </w:p>
        </w:tc>
        <w:tc>
          <w:tcPr>
            <w:tcW w:w="3402" w:type="dxa"/>
          </w:tcPr>
          <w:p w14:paraId="4A648EC9" w14:textId="77777777" w:rsidR="009F3218" w:rsidRPr="00F667D4" w:rsidRDefault="009F3218" w:rsidP="00056375">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4A648ECA" w14:textId="77777777" w:rsidR="009F3218" w:rsidRPr="00F667D4" w:rsidRDefault="009F3218" w:rsidP="00056375">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ECB" w14:textId="77777777" w:rsidR="009F3218" w:rsidRPr="00F667D4" w:rsidRDefault="009F3218" w:rsidP="00056375">
            <w:pPr>
              <w:spacing w:after="0"/>
              <w:rPr>
                <w:rStyle w:val="IntenseEmphasis"/>
                <w:b w:val="0"/>
                <w:bCs w:val="0"/>
                <w:iCs w:val="0"/>
              </w:rPr>
            </w:pPr>
            <w:r w:rsidRPr="00F667D4">
              <w:t>Principle</w:t>
            </w:r>
          </w:p>
        </w:tc>
      </w:tr>
      <w:tr w:rsidR="009F3218" w14:paraId="4A648ED1" w14:textId="77777777" w:rsidTr="00056375">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A648ECD" w14:textId="77777777" w:rsidR="009F3218" w:rsidRPr="00DB5C48" w:rsidRDefault="009F3218" w:rsidP="00056375">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4A648ECE" w14:textId="77777777" w:rsidR="009F3218" w:rsidRPr="00DB5C48" w:rsidRDefault="009F3218" w:rsidP="000563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4A648ECF" w14:textId="77777777" w:rsidR="009F3218" w:rsidRPr="00DB5C48" w:rsidRDefault="009F3218" w:rsidP="000563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4A648ED0" w14:textId="77777777" w:rsidR="009F3218" w:rsidRPr="00DB5C48" w:rsidRDefault="009F3218" w:rsidP="00056375">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4A648ED2" w14:textId="77777777" w:rsidR="009F3218" w:rsidRDefault="009F3218" w:rsidP="009F3218">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9F3218" w14:paraId="4A648ED5" w14:textId="77777777" w:rsidTr="00056375">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A648ED3" w14:textId="77777777" w:rsidR="009F3218" w:rsidRPr="00C72280" w:rsidRDefault="009F3218" w:rsidP="00056375">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4A648ED4" w14:textId="77777777" w:rsidR="009F3218" w:rsidRPr="00E85043" w:rsidRDefault="009F3218" w:rsidP="00056375">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9F3218" w14:paraId="4A648ED9" w14:textId="77777777" w:rsidTr="00056375">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A648ED6" w14:textId="77777777" w:rsidR="009F3218" w:rsidRPr="00C72280" w:rsidRDefault="009F3218" w:rsidP="00056375">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4A648ED7" w14:textId="77777777" w:rsidR="009F3218" w:rsidRPr="00C72280" w:rsidRDefault="009F3218" w:rsidP="00056375">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4A648ED8" w14:textId="77777777" w:rsidR="009F3218" w:rsidRPr="00E85043" w:rsidRDefault="009F3218" w:rsidP="00056375">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9F3218" w14:paraId="4A648EDC" w14:textId="77777777" w:rsidTr="00056375">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4A648EDA" w14:textId="77777777" w:rsidR="009F3218" w:rsidRPr="00C72280" w:rsidRDefault="009F3218" w:rsidP="00056375">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4A648EDB" w14:textId="77777777" w:rsidR="009F3218" w:rsidRPr="00E85043" w:rsidRDefault="009F3218" w:rsidP="00056375">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4A648EDD" w14:textId="77777777" w:rsidR="009F3218" w:rsidRPr="00E85043" w:rsidRDefault="009F3218" w:rsidP="009F3218">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9F3218" w14:paraId="4A648EE1" w14:textId="77777777" w:rsidTr="00056375">
        <w:trPr>
          <w:trHeight w:val="668"/>
        </w:trPr>
        <w:tc>
          <w:tcPr>
            <w:tcW w:w="1560" w:type="dxa"/>
          </w:tcPr>
          <w:p w14:paraId="4A648EDE" w14:textId="77777777" w:rsidR="009F3218" w:rsidRDefault="009F3218" w:rsidP="00056375">
            <w:pPr>
              <w:pStyle w:val="INDICATORTEXT"/>
              <w:spacing w:before="40" w:after="60"/>
              <w:ind w:left="34"/>
              <w:jc w:val="both"/>
            </w:pPr>
            <w:r w:rsidRPr="004C1494">
              <w:t>Gateway</w:t>
            </w:r>
          </w:p>
        </w:tc>
        <w:tc>
          <w:tcPr>
            <w:tcW w:w="1275" w:type="dxa"/>
          </w:tcPr>
          <w:p w14:paraId="4A648EDF" w14:textId="77777777" w:rsidR="009F3218" w:rsidRDefault="009F3218" w:rsidP="00056375">
            <w:pPr>
              <w:pStyle w:val="INDICATORTEXT"/>
              <w:spacing w:before="40" w:after="60"/>
              <w:jc w:val="both"/>
            </w:pPr>
            <w:r>
              <w:rPr>
                <w:noProof/>
                <w:lang w:eastAsia="en-GB"/>
              </w:rPr>
              <w:drawing>
                <wp:inline distT="0" distB="0" distL="0" distR="0" wp14:anchorId="4A648FE2" wp14:editId="4A648FE3">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A648EE0" w14:textId="77777777" w:rsidR="009F3218" w:rsidRDefault="009F3218" w:rsidP="00056375">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9F3218" w14:paraId="4A648EE5" w14:textId="77777777" w:rsidTr="00056375">
        <w:tc>
          <w:tcPr>
            <w:tcW w:w="1560" w:type="dxa"/>
          </w:tcPr>
          <w:p w14:paraId="4A648EE2" w14:textId="77777777" w:rsidR="009F3218" w:rsidRDefault="009F3218" w:rsidP="00056375">
            <w:pPr>
              <w:pStyle w:val="INDICATORTEXT"/>
              <w:spacing w:before="40" w:after="60"/>
              <w:ind w:left="34"/>
              <w:jc w:val="both"/>
            </w:pPr>
            <w:r w:rsidRPr="004C1494">
              <w:t>Peering</w:t>
            </w:r>
          </w:p>
        </w:tc>
        <w:tc>
          <w:tcPr>
            <w:tcW w:w="1275" w:type="dxa"/>
          </w:tcPr>
          <w:p w14:paraId="4A648EE3" w14:textId="77777777" w:rsidR="009F3218" w:rsidRDefault="009F3218" w:rsidP="00056375">
            <w:pPr>
              <w:pStyle w:val="INDICATORTEXT"/>
              <w:spacing w:before="40" w:after="60"/>
              <w:jc w:val="both"/>
            </w:pPr>
            <w:r>
              <w:rPr>
                <w:noProof/>
                <w:lang w:eastAsia="en-GB"/>
              </w:rPr>
              <w:drawing>
                <wp:inline distT="0" distB="0" distL="0" distR="0" wp14:anchorId="4A648FE4" wp14:editId="4A648FE5">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A648EE4" w14:textId="77777777" w:rsidR="009F3218" w:rsidRDefault="009F3218" w:rsidP="00056375">
            <w:pPr>
              <w:pStyle w:val="INDICATORTEXT"/>
              <w:spacing w:before="40" w:after="60"/>
              <w:ind w:left="0"/>
              <w:jc w:val="both"/>
              <w:rPr>
                <w:lang w:eastAsia="en-GB"/>
              </w:rPr>
            </w:pPr>
            <w:r>
              <w:t>These indicators are used to determine your peer groups for assessment purposes.</w:t>
            </w:r>
          </w:p>
        </w:tc>
      </w:tr>
      <w:tr w:rsidR="009F3218" w14:paraId="4A648EE9" w14:textId="77777777" w:rsidTr="00056375">
        <w:tc>
          <w:tcPr>
            <w:tcW w:w="1560" w:type="dxa"/>
          </w:tcPr>
          <w:p w14:paraId="4A648EE6" w14:textId="77777777" w:rsidR="009F3218" w:rsidRDefault="009F3218" w:rsidP="00056375">
            <w:pPr>
              <w:pStyle w:val="INDICATORTEXT"/>
              <w:spacing w:before="40" w:after="60"/>
              <w:ind w:left="34"/>
              <w:jc w:val="both"/>
            </w:pPr>
            <w:r w:rsidRPr="004C1494">
              <w:t>Core assessed</w:t>
            </w:r>
          </w:p>
        </w:tc>
        <w:tc>
          <w:tcPr>
            <w:tcW w:w="1275" w:type="dxa"/>
          </w:tcPr>
          <w:p w14:paraId="4A648EE7" w14:textId="77777777" w:rsidR="009F3218" w:rsidRDefault="009F3218" w:rsidP="00056375">
            <w:pPr>
              <w:pStyle w:val="INDICATORTEXT"/>
              <w:spacing w:before="40" w:after="60"/>
              <w:jc w:val="both"/>
            </w:pPr>
            <w:r>
              <w:rPr>
                <w:noProof/>
                <w:lang w:eastAsia="en-GB"/>
              </w:rPr>
              <w:drawing>
                <wp:inline distT="0" distB="0" distL="0" distR="0" wp14:anchorId="4A648FE6" wp14:editId="4A648FE7">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A648EE8" w14:textId="77777777" w:rsidR="009F3218" w:rsidRDefault="009F3218" w:rsidP="00056375">
            <w:pPr>
              <w:pStyle w:val="INDICATORTEXT"/>
              <w:spacing w:before="40" w:after="60"/>
              <w:ind w:left="0"/>
              <w:jc w:val="both"/>
              <w:rPr>
                <w:lang w:eastAsia="en-GB"/>
              </w:rPr>
            </w:pPr>
            <w:r>
              <w:t>These indicators form the core of the assessment, and represent the majority of your final assessment score.</w:t>
            </w:r>
          </w:p>
        </w:tc>
      </w:tr>
      <w:tr w:rsidR="009F3218" w14:paraId="4A648EED" w14:textId="77777777" w:rsidTr="00056375">
        <w:tc>
          <w:tcPr>
            <w:tcW w:w="1560" w:type="dxa"/>
          </w:tcPr>
          <w:p w14:paraId="4A648EEA" w14:textId="77777777" w:rsidR="009F3218" w:rsidRDefault="009F3218" w:rsidP="00056375">
            <w:pPr>
              <w:pStyle w:val="INDICATORTEXT"/>
              <w:spacing w:before="40" w:after="60"/>
              <w:ind w:left="34"/>
              <w:jc w:val="both"/>
            </w:pPr>
            <w:r w:rsidRPr="004C1494">
              <w:t>Additional assessed</w:t>
            </w:r>
          </w:p>
        </w:tc>
        <w:tc>
          <w:tcPr>
            <w:tcW w:w="1275" w:type="dxa"/>
          </w:tcPr>
          <w:p w14:paraId="4A648EEB" w14:textId="77777777" w:rsidR="009F3218" w:rsidRDefault="009F3218" w:rsidP="00056375">
            <w:pPr>
              <w:pStyle w:val="INDICATORTEXT"/>
              <w:spacing w:before="40" w:after="60"/>
              <w:jc w:val="both"/>
            </w:pPr>
            <w:r>
              <w:rPr>
                <w:noProof/>
                <w:lang w:eastAsia="en-GB"/>
              </w:rPr>
              <w:drawing>
                <wp:inline distT="0" distB="0" distL="0" distR="0" wp14:anchorId="4A648FE8" wp14:editId="4A648FE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4A648EEC" w14:textId="77777777" w:rsidR="009F3218" w:rsidRDefault="009F3218" w:rsidP="00056375">
            <w:pPr>
              <w:pStyle w:val="INDICATORTEXT"/>
              <w:spacing w:before="40" w:after="60"/>
              <w:ind w:left="0"/>
              <w:jc w:val="both"/>
              <w:rPr>
                <w:lang w:eastAsia="en-GB"/>
              </w:rPr>
            </w:pPr>
            <w:r>
              <w:t>These indicators represent more advanced or alternative practices and contribute to a smaller part of your score.</w:t>
            </w:r>
          </w:p>
        </w:tc>
      </w:tr>
      <w:tr w:rsidR="009F3218" w14:paraId="4A648EF1" w14:textId="77777777" w:rsidTr="00056375">
        <w:tc>
          <w:tcPr>
            <w:tcW w:w="1560" w:type="dxa"/>
          </w:tcPr>
          <w:p w14:paraId="4A648EEE" w14:textId="77777777" w:rsidR="009F3218" w:rsidRDefault="009F3218" w:rsidP="00056375">
            <w:pPr>
              <w:pStyle w:val="INDICATORTEXT"/>
              <w:spacing w:before="40" w:after="60"/>
              <w:ind w:left="34"/>
              <w:jc w:val="both"/>
            </w:pPr>
            <w:r w:rsidRPr="004C1494">
              <w:t>Descriptive</w:t>
            </w:r>
          </w:p>
        </w:tc>
        <w:tc>
          <w:tcPr>
            <w:tcW w:w="1275" w:type="dxa"/>
          </w:tcPr>
          <w:p w14:paraId="4A648EEF" w14:textId="77777777" w:rsidR="009F3218" w:rsidRDefault="009F3218" w:rsidP="00056375">
            <w:pPr>
              <w:pStyle w:val="INDICATORTEXT"/>
              <w:spacing w:before="40" w:after="60"/>
              <w:jc w:val="both"/>
            </w:pPr>
            <w:r>
              <w:rPr>
                <w:noProof/>
                <w:lang w:eastAsia="en-GB"/>
              </w:rPr>
              <w:drawing>
                <wp:inline distT="0" distB="0" distL="0" distR="0" wp14:anchorId="4A648FEA" wp14:editId="4A648FEB">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A648EF0" w14:textId="77777777" w:rsidR="009F3218" w:rsidRDefault="009F3218" w:rsidP="00056375">
            <w:pPr>
              <w:pStyle w:val="INDICATORTEXT"/>
              <w:spacing w:before="40" w:after="60"/>
              <w:ind w:left="0"/>
              <w:jc w:val="both"/>
              <w:rPr>
                <w:lang w:eastAsia="en-GB"/>
              </w:rPr>
            </w:pPr>
            <w:r>
              <w:t>These are open-ended narrative indicators, allowing you to describe your activities.</w:t>
            </w:r>
          </w:p>
        </w:tc>
      </w:tr>
    </w:tbl>
    <w:p w14:paraId="4A648EF2" w14:textId="77777777" w:rsidR="009F3218" w:rsidRPr="002F6B3D" w:rsidRDefault="009F3218" w:rsidP="009F3218">
      <w:pPr>
        <w:pStyle w:val="INDICATORTEXT"/>
        <w:spacing w:before="120"/>
        <w:rPr>
          <w:b/>
          <w:lang w:eastAsia="en-GB"/>
        </w:rPr>
      </w:pPr>
      <w:r w:rsidRPr="002F6B3D">
        <w:rPr>
          <w:b/>
          <w:lang w:eastAsia="en-GB"/>
        </w:rPr>
        <w:t>Underneath the indicator</w:t>
      </w:r>
    </w:p>
    <w:p w14:paraId="4A648EF3" w14:textId="77777777" w:rsidR="009F3218" w:rsidRDefault="009F3218" w:rsidP="009F3218">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9F3218" w14:paraId="4A648EF6" w14:textId="77777777" w:rsidTr="000563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4A648EF4" w14:textId="77777777" w:rsidR="009F3218" w:rsidRPr="00F67C19" w:rsidRDefault="009F3218" w:rsidP="00056375">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4A648EF5" w14:textId="77777777" w:rsidR="009F3218" w:rsidRPr="00BB6E27" w:rsidRDefault="009F3218" w:rsidP="000563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9F3218" w:rsidRPr="00D5451C" w14:paraId="4A648EF9" w14:textId="77777777" w:rsidTr="00056375">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4A648EF7" w14:textId="77777777" w:rsidR="009F3218" w:rsidRPr="00F667D4" w:rsidRDefault="009F3218" w:rsidP="00056375">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4A648EF8" w14:textId="77777777" w:rsidR="009F3218" w:rsidRPr="00B9480C" w:rsidRDefault="009F3218" w:rsidP="00056375">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9F3218" w:rsidRPr="00D5451C" w14:paraId="4A648EFC" w14:textId="77777777" w:rsidTr="00056375">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4A648EFA" w14:textId="77777777" w:rsidR="009F3218" w:rsidRPr="00F667D4" w:rsidRDefault="009F3218" w:rsidP="00056375">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4A648EFB" w14:textId="77777777" w:rsidR="009F3218" w:rsidRPr="00CC7769" w:rsidRDefault="009F3218" w:rsidP="00056375">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9F3218" w:rsidRPr="00D5451C" w14:paraId="4A648EFE"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A648EFD" w14:textId="77777777" w:rsidR="009F3218" w:rsidRPr="00837EA2" w:rsidRDefault="009F3218" w:rsidP="00056375">
            <w:pPr>
              <w:pStyle w:val="INDICATORTEXT"/>
              <w:spacing w:before="0"/>
              <w:jc w:val="both"/>
              <w:rPr>
                <w:b/>
              </w:rPr>
            </w:pPr>
            <w:r>
              <w:rPr>
                <w:b/>
              </w:rPr>
              <w:t>LOGIC</w:t>
            </w:r>
          </w:p>
        </w:tc>
      </w:tr>
      <w:tr w:rsidR="009F3218" w:rsidRPr="00D5451C" w14:paraId="4A648F01"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A648EFF" w14:textId="77777777" w:rsidR="009F3218" w:rsidRPr="00F667D4" w:rsidRDefault="009F3218" w:rsidP="00056375">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A648F00" w14:textId="77777777" w:rsidR="009F3218" w:rsidRPr="00CC7769" w:rsidRDefault="009F3218" w:rsidP="00056375">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9F3218" w:rsidRPr="00D5451C" w14:paraId="4A648F03"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A648F02" w14:textId="77777777" w:rsidR="009F3218" w:rsidRPr="00F667D4" w:rsidRDefault="009F3218" w:rsidP="00056375">
            <w:pPr>
              <w:pStyle w:val="INDICATORTEXT"/>
              <w:spacing w:before="0"/>
              <w:jc w:val="both"/>
              <w:rPr>
                <w:b/>
              </w:rPr>
            </w:pPr>
            <w:r w:rsidRPr="00F667D4">
              <w:rPr>
                <w:b/>
              </w:rPr>
              <w:t>ASSESSMENT</w:t>
            </w:r>
          </w:p>
        </w:tc>
      </w:tr>
      <w:tr w:rsidR="009F3218" w:rsidRPr="00D5451C" w14:paraId="4A648F06"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A648F04" w14:textId="77777777" w:rsidR="009F3218" w:rsidRPr="00F667D4" w:rsidRDefault="009F3218" w:rsidP="00056375">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A648F05" w14:textId="77777777" w:rsidR="009F3218" w:rsidRDefault="009F3218" w:rsidP="00056375">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9F3218" w:rsidRPr="00D5451C" w14:paraId="4A648F09"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4A648F07" w14:textId="77777777" w:rsidR="009F3218" w:rsidRDefault="009F3218" w:rsidP="00056375">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4A648F08" w14:textId="77777777" w:rsidR="009F3218" w:rsidRDefault="009F3218" w:rsidP="00056375">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9F3218" w:rsidRPr="00D5451C" w14:paraId="4A648F0C"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4A648F0A" w14:textId="77777777" w:rsidR="009F3218" w:rsidRPr="00F67C19" w:rsidRDefault="009F3218" w:rsidP="00056375">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4A648F0B" w14:textId="77777777" w:rsidR="009F3218" w:rsidRPr="00BB6E27" w:rsidRDefault="009F3218" w:rsidP="00056375">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9F3218" w:rsidRPr="00D5451C" w14:paraId="4A648F0F"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4A648F0D" w14:textId="77777777" w:rsidR="009F3218" w:rsidRPr="000D72DF" w:rsidRDefault="009F3218" w:rsidP="00056375">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4A648F0E" w14:textId="77777777" w:rsidR="009F3218" w:rsidRPr="00F83E7B" w:rsidRDefault="009F3218" w:rsidP="0005637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4A648F10"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9175D1">
          <w:footerReference w:type="first" r:id="rId24"/>
          <w:pgSz w:w="11900" w:h="16840"/>
          <w:pgMar w:top="1440" w:right="1616" w:bottom="1440" w:left="1616" w:header="708" w:footer="708" w:gutter="0"/>
          <w:cols w:space="708"/>
          <w:titlePg/>
          <w:docGrid w:linePitch="360"/>
        </w:sectPr>
      </w:pPr>
    </w:p>
    <w:bookmarkStart w:id="1" w:name="_Toc360179415" w:displacedByCustomXml="next"/>
    <w:sdt>
      <w:sdtPr>
        <w:rPr>
          <w:rFonts w:ascii="Arial" w:hAnsi="Arial" w:cs="Arial"/>
          <w:bCs w:val="0"/>
          <w:color w:val="auto"/>
          <w:sz w:val="20"/>
          <w:szCs w:val="20"/>
        </w:rPr>
        <w:id w:val="-1775088737"/>
        <w:docPartObj>
          <w:docPartGallery w:val="Table of Contents"/>
          <w:docPartUnique/>
        </w:docPartObj>
      </w:sdtPr>
      <w:sdtEndPr>
        <w:rPr>
          <w:b/>
          <w:noProof/>
        </w:rPr>
      </w:sdtEndPr>
      <w:sdtContent>
        <w:p w14:paraId="4A648F11" w14:textId="77777777" w:rsidR="0058132A" w:rsidRPr="00F45CBF" w:rsidRDefault="004A543A" w:rsidP="00C01664">
          <w:pPr>
            <w:pStyle w:val="TOCHeading"/>
            <w:rPr>
              <w:rFonts w:ascii="Arial" w:hAnsi="Arial" w:cs="Arial"/>
              <w:noProof/>
            </w:rPr>
          </w:pPr>
          <w:r w:rsidRPr="00F45CBF">
            <w:rPr>
              <w:rFonts w:ascii="Arial" w:hAnsi="Arial" w:cs="Arial"/>
            </w:rPr>
            <w:t>Table of Contents</w:t>
          </w:r>
          <w:r w:rsidR="00202278" w:rsidRPr="00F45CBF">
            <w:rPr>
              <w:rFonts w:ascii="Arial" w:hAnsi="Arial" w:cs="Arial"/>
              <w:bCs w:val="0"/>
            </w:rPr>
            <w:fldChar w:fldCharType="begin"/>
          </w:r>
          <w:r w:rsidRPr="00F45CBF">
            <w:rPr>
              <w:rFonts w:ascii="Arial" w:hAnsi="Arial" w:cs="Arial"/>
            </w:rPr>
            <w:instrText xml:space="preserve"> TOC \o "1-3" \h \z \u </w:instrText>
          </w:r>
          <w:r w:rsidR="00202278" w:rsidRPr="00F45CBF">
            <w:rPr>
              <w:rFonts w:ascii="Arial" w:hAnsi="Arial" w:cs="Arial"/>
              <w:bCs w:val="0"/>
            </w:rPr>
            <w:fldChar w:fldCharType="separate"/>
          </w:r>
        </w:p>
        <w:p w14:paraId="4A648F12" w14:textId="77777777" w:rsidR="0058132A" w:rsidRPr="00F45CBF" w:rsidRDefault="00F45CBF">
          <w:pPr>
            <w:pStyle w:val="TOC1"/>
            <w:rPr>
              <w:rFonts w:eastAsiaTheme="minorEastAsia"/>
              <w:sz w:val="22"/>
              <w:szCs w:val="22"/>
              <w:lang w:val="en-IN" w:eastAsia="en-IN"/>
            </w:rPr>
          </w:pPr>
          <w:hyperlink w:anchor="_Toc368061957" w:history="1">
            <w:r w:rsidR="0058132A" w:rsidRPr="00F45CBF">
              <w:rPr>
                <w:rStyle w:val="Hyperlink"/>
                <w:rFonts w:cs="Arial"/>
              </w:rPr>
              <w:t>Pathways through the module</w:t>
            </w:r>
            <w:r w:rsidR="0058132A" w:rsidRPr="00F45CBF">
              <w:rPr>
                <w:webHidden/>
              </w:rPr>
              <w:tab/>
            </w:r>
            <w:r w:rsidR="0058132A" w:rsidRPr="00F45CBF">
              <w:rPr>
                <w:webHidden/>
              </w:rPr>
              <w:fldChar w:fldCharType="begin"/>
            </w:r>
            <w:r w:rsidR="0058132A" w:rsidRPr="00F45CBF">
              <w:rPr>
                <w:webHidden/>
              </w:rPr>
              <w:instrText xml:space="preserve"> PAGEREF _Toc368061957 \h </w:instrText>
            </w:r>
            <w:r w:rsidR="0058132A" w:rsidRPr="00F45CBF">
              <w:rPr>
                <w:webHidden/>
              </w:rPr>
            </w:r>
            <w:r w:rsidR="0058132A" w:rsidRPr="00F45CBF">
              <w:rPr>
                <w:webHidden/>
              </w:rPr>
              <w:fldChar w:fldCharType="separate"/>
            </w:r>
            <w:r w:rsidR="000723A3" w:rsidRPr="00F45CBF">
              <w:rPr>
                <w:webHidden/>
              </w:rPr>
              <w:t>4</w:t>
            </w:r>
            <w:r w:rsidR="0058132A" w:rsidRPr="00F45CBF">
              <w:rPr>
                <w:webHidden/>
              </w:rPr>
              <w:fldChar w:fldCharType="end"/>
            </w:r>
          </w:hyperlink>
        </w:p>
        <w:p w14:paraId="4A648F13" w14:textId="77777777" w:rsidR="0058132A" w:rsidRPr="00F45CBF" w:rsidRDefault="00F45CBF">
          <w:pPr>
            <w:pStyle w:val="TOC1"/>
            <w:rPr>
              <w:rFonts w:eastAsiaTheme="minorEastAsia"/>
              <w:sz w:val="22"/>
              <w:szCs w:val="22"/>
              <w:lang w:val="en-IN" w:eastAsia="en-IN"/>
            </w:rPr>
          </w:pPr>
          <w:hyperlink w:anchor="_Toc368061958" w:history="1">
            <w:r w:rsidR="0058132A" w:rsidRPr="00F45CBF">
              <w:rPr>
                <w:rStyle w:val="Hyperlink"/>
                <w:rFonts w:cs="Arial"/>
              </w:rPr>
              <w:t>Preface</w:t>
            </w:r>
            <w:r w:rsidR="0058132A" w:rsidRPr="00F45CBF">
              <w:rPr>
                <w:webHidden/>
              </w:rPr>
              <w:tab/>
            </w:r>
            <w:r w:rsidR="0058132A" w:rsidRPr="00F45CBF">
              <w:rPr>
                <w:webHidden/>
              </w:rPr>
              <w:fldChar w:fldCharType="begin"/>
            </w:r>
            <w:r w:rsidR="0058132A" w:rsidRPr="00F45CBF">
              <w:rPr>
                <w:webHidden/>
              </w:rPr>
              <w:instrText xml:space="preserve"> PAGEREF _Toc368061958 \h </w:instrText>
            </w:r>
            <w:r w:rsidR="0058132A" w:rsidRPr="00F45CBF">
              <w:rPr>
                <w:webHidden/>
              </w:rPr>
            </w:r>
            <w:r w:rsidR="0058132A" w:rsidRPr="00F45CBF">
              <w:rPr>
                <w:webHidden/>
              </w:rPr>
              <w:fldChar w:fldCharType="separate"/>
            </w:r>
            <w:r w:rsidR="000723A3" w:rsidRPr="00F45CBF">
              <w:rPr>
                <w:webHidden/>
              </w:rPr>
              <w:t>5</w:t>
            </w:r>
            <w:r w:rsidR="0058132A" w:rsidRPr="00F45CBF">
              <w:rPr>
                <w:webHidden/>
              </w:rPr>
              <w:fldChar w:fldCharType="end"/>
            </w:r>
          </w:hyperlink>
        </w:p>
        <w:p w14:paraId="4A648F14" w14:textId="77777777" w:rsidR="0058132A" w:rsidRPr="00F45CBF" w:rsidRDefault="00F45CBF">
          <w:pPr>
            <w:pStyle w:val="TOC2"/>
            <w:rPr>
              <w:rFonts w:eastAsiaTheme="minorEastAsia"/>
              <w:sz w:val="22"/>
              <w:szCs w:val="22"/>
              <w:lang w:val="en-IN" w:eastAsia="en-IN"/>
            </w:rPr>
          </w:pPr>
          <w:hyperlink w:anchor="_Toc368061959" w:history="1">
            <w:r w:rsidR="0058132A" w:rsidRPr="00F45CBF">
              <w:rPr>
                <w:rStyle w:val="Hyperlink"/>
                <w:rFonts w:cs="Arial"/>
              </w:rPr>
              <w:t>Feedback</w:t>
            </w:r>
            <w:r w:rsidR="0058132A" w:rsidRPr="00F45CBF">
              <w:rPr>
                <w:webHidden/>
              </w:rPr>
              <w:tab/>
            </w:r>
            <w:r w:rsidR="0058132A" w:rsidRPr="00F45CBF">
              <w:rPr>
                <w:webHidden/>
              </w:rPr>
              <w:fldChar w:fldCharType="begin"/>
            </w:r>
            <w:r w:rsidR="0058132A" w:rsidRPr="00F45CBF">
              <w:rPr>
                <w:webHidden/>
              </w:rPr>
              <w:instrText xml:space="preserve"> PAGEREF _Toc368061959 \h </w:instrText>
            </w:r>
            <w:r w:rsidR="0058132A" w:rsidRPr="00F45CBF">
              <w:rPr>
                <w:webHidden/>
              </w:rPr>
            </w:r>
            <w:r w:rsidR="0058132A" w:rsidRPr="00F45CBF">
              <w:rPr>
                <w:webHidden/>
              </w:rPr>
              <w:fldChar w:fldCharType="separate"/>
            </w:r>
            <w:r w:rsidR="000723A3" w:rsidRPr="00F45CBF">
              <w:rPr>
                <w:webHidden/>
              </w:rPr>
              <w:t>6</w:t>
            </w:r>
            <w:r w:rsidR="0058132A" w:rsidRPr="00F45CBF">
              <w:rPr>
                <w:webHidden/>
              </w:rPr>
              <w:fldChar w:fldCharType="end"/>
            </w:r>
          </w:hyperlink>
        </w:p>
        <w:p w14:paraId="4A648F15" w14:textId="77777777" w:rsidR="0058132A" w:rsidRPr="00F45CBF" w:rsidRDefault="00F45CBF">
          <w:pPr>
            <w:pStyle w:val="TOC2"/>
            <w:rPr>
              <w:rFonts w:eastAsiaTheme="minorEastAsia"/>
              <w:sz w:val="22"/>
              <w:szCs w:val="22"/>
              <w:lang w:val="en-IN" w:eastAsia="en-IN"/>
            </w:rPr>
          </w:pPr>
          <w:hyperlink w:anchor="_Toc368061960" w:history="1">
            <w:r w:rsidR="0058132A" w:rsidRPr="00F45CBF">
              <w:rPr>
                <w:rStyle w:val="Hyperlink"/>
                <w:rFonts w:cs="Arial"/>
              </w:rPr>
              <w:t>Contact details</w:t>
            </w:r>
            <w:r w:rsidR="0058132A" w:rsidRPr="00F45CBF">
              <w:rPr>
                <w:webHidden/>
              </w:rPr>
              <w:tab/>
            </w:r>
            <w:r w:rsidR="0058132A" w:rsidRPr="00F45CBF">
              <w:rPr>
                <w:webHidden/>
              </w:rPr>
              <w:fldChar w:fldCharType="begin"/>
            </w:r>
            <w:r w:rsidR="0058132A" w:rsidRPr="00F45CBF">
              <w:rPr>
                <w:webHidden/>
              </w:rPr>
              <w:instrText xml:space="preserve"> PAGEREF _Toc368061960 \h </w:instrText>
            </w:r>
            <w:r w:rsidR="0058132A" w:rsidRPr="00F45CBF">
              <w:rPr>
                <w:webHidden/>
              </w:rPr>
            </w:r>
            <w:r w:rsidR="0058132A" w:rsidRPr="00F45CBF">
              <w:rPr>
                <w:webHidden/>
              </w:rPr>
              <w:fldChar w:fldCharType="separate"/>
            </w:r>
            <w:r w:rsidR="000723A3" w:rsidRPr="00F45CBF">
              <w:rPr>
                <w:webHidden/>
              </w:rPr>
              <w:t>8</w:t>
            </w:r>
            <w:r w:rsidR="0058132A" w:rsidRPr="00F45CBF">
              <w:rPr>
                <w:webHidden/>
              </w:rPr>
              <w:fldChar w:fldCharType="end"/>
            </w:r>
          </w:hyperlink>
        </w:p>
        <w:p w14:paraId="4A648F16" w14:textId="77777777" w:rsidR="0058132A" w:rsidRPr="00F45CBF" w:rsidRDefault="00F45CBF">
          <w:pPr>
            <w:pStyle w:val="TOC2"/>
            <w:rPr>
              <w:rFonts w:eastAsiaTheme="minorEastAsia"/>
              <w:sz w:val="22"/>
              <w:szCs w:val="22"/>
              <w:lang w:val="en-IN" w:eastAsia="en-IN"/>
            </w:rPr>
          </w:pPr>
          <w:hyperlink w:anchor="_Toc368061961" w:history="1">
            <w:r w:rsidR="0058132A" w:rsidRPr="00F45CBF">
              <w:rPr>
                <w:rStyle w:val="Hyperlink"/>
                <w:rFonts w:cs="Arial"/>
              </w:rPr>
              <w:t>Final review and submission</w:t>
            </w:r>
            <w:r w:rsidR="0058132A" w:rsidRPr="00F45CBF">
              <w:rPr>
                <w:webHidden/>
              </w:rPr>
              <w:tab/>
            </w:r>
            <w:r w:rsidR="0058132A" w:rsidRPr="00F45CBF">
              <w:rPr>
                <w:webHidden/>
              </w:rPr>
              <w:fldChar w:fldCharType="begin"/>
            </w:r>
            <w:r w:rsidR="0058132A" w:rsidRPr="00F45CBF">
              <w:rPr>
                <w:webHidden/>
              </w:rPr>
              <w:instrText xml:space="preserve"> PAGEREF _Toc368061961 \h </w:instrText>
            </w:r>
            <w:r w:rsidR="0058132A" w:rsidRPr="00F45CBF">
              <w:rPr>
                <w:webHidden/>
              </w:rPr>
            </w:r>
            <w:r w:rsidR="0058132A" w:rsidRPr="00F45CBF">
              <w:rPr>
                <w:webHidden/>
              </w:rPr>
              <w:fldChar w:fldCharType="separate"/>
            </w:r>
            <w:r w:rsidR="000723A3" w:rsidRPr="00F45CBF">
              <w:rPr>
                <w:webHidden/>
              </w:rPr>
              <w:t>9</w:t>
            </w:r>
            <w:r w:rsidR="0058132A" w:rsidRPr="00F45CBF">
              <w:rPr>
                <w:webHidden/>
              </w:rPr>
              <w:fldChar w:fldCharType="end"/>
            </w:r>
          </w:hyperlink>
        </w:p>
        <w:p w14:paraId="4A648F17" w14:textId="77777777" w:rsidR="004A543A" w:rsidRDefault="00202278">
          <w:r w:rsidRPr="00F45CBF">
            <w:rPr>
              <w:b/>
              <w:bCs/>
              <w:noProof/>
            </w:rPr>
            <w:fldChar w:fldCharType="end"/>
          </w:r>
        </w:p>
      </w:sdtContent>
    </w:sdt>
    <w:p w14:paraId="4A648F18" w14:textId="77777777" w:rsidR="00C51E77" w:rsidRDefault="00C51E77">
      <w:pPr>
        <w:widowControl/>
        <w:autoSpaceDE/>
        <w:autoSpaceDN/>
        <w:adjustRightInd/>
        <w:spacing w:before="0" w:after="0" w:line="240" w:lineRule="auto"/>
        <w:sectPr w:rsidR="00C51E77" w:rsidSect="009175D1">
          <w:headerReference w:type="default" r:id="rId25"/>
          <w:headerReference w:type="first" r:id="rId26"/>
          <w:footerReference w:type="first" r:id="rId27"/>
          <w:pgSz w:w="11900" w:h="16840"/>
          <w:pgMar w:top="1440" w:right="1616" w:bottom="1440" w:left="1616" w:header="708" w:footer="708" w:gutter="0"/>
          <w:cols w:space="708"/>
          <w:titlePg/>
          <w:docGrid w:linePitch="360"/>
        </w:sectPr>
      </w:pPr>
      <w:bookmarkStart w:id="2" w:name="_GoBack"/>
      <w:bookmarkEnd w:id="2"/>
    </w:p>
    <w:p w14:paraId="4A648F19" w14:textId="77777777" w:rsidR="00420D93" w:rsidRDefault="00420D93" w:rsidP="00420D93">
      <w:pPr>
        <w:pStyle w:val="Heading1"/>
      </w:pPr>
      <w:bookmarkStart w:id="3" w:name="_Toc367895931"/>
      <w:bookmarkStart w:id="4" w:name="_Toc368061957"/>
      <w:r>
        <w:lastRenderedPageBreak/>
        <w:t>Pathways through the module</w:t>
      </w:r>
      <w:bookmarkEnd w:id="3"/>
      <w:bookmarkEnd w:id="4"/>
    </w:p>
    <w:p w14:paraId="4A648F1A" w14:textId="77777777" w:rsidR="00420D93" w:rsidRDefault="00420D93" w:rsidP="009F3218">
      <w:pPr>
        <w:jc w:val="center"/>
      </w:pPr>
    </w:p>
    <w:p w14:paraId="4A648F1B" w14:textId="77777777" w:rsidR="00420D93" w:rsidRDefault="00420D93" w:rsidP="009F3218">
      <w:pPr>
        <w:jc w:val="center"/>
      </w:pPr>
    </w:p>
    <w:p w14:paraId="4A648F1C" w14:textId="77777777" w:rsidR="009F3218" w:rsidRDefault="009F3218" w:rsidP="009F3218">
      <w:pPr>
        <w:jc w:val="center"/>
      </w:pPr>
      <w:r w:rsidRPr="00FD306C">
        <w:rPr>
          <w:noProof/>
          <w:lang w:eastAsia="en-GB"/>
        </w:rPr>
        <mc:AlternateContent>
          <mc:Choice Requires="wpg">
            <w:drawing>
              <wp:anchor distT="0" distB="0" distL="114300" distR="114300" simplePos="0" relativeHeight="251652096" behindDoc="0" locked="0" layoutInCell="1" allowOverlap="1" wp14:anchorId="4A648FEC" wp14:editId="4A648FED">
                <wp:simplePos x="0" y="0"/>
                <wp:positionH relativeFrom="column">
                  <wp:align>center</wp:align>
                </wp:positionH>
                <wp:positionV relativeFrom="page">
                  <wp:posOffset>1476375</wp:posOffset>
                </wp:positionV>
                <wp:extent cx="3423600" cy="1965600"/>
                <wp:effectExtent l="0" t="0" r="5715" b="0"/>
                <wp:wrapNone/>
                <wp:docPr id="2" name="Group 39"/>
                <wp:cNvGraphicFramePr/>
                <a:graphic xmlns:a="http://schemas.openxmlformats.org/drawingml/2006/main">
                  <a:graphicData uri="http://schemas.microsoft.com/office/word/2010/wordprocessingGroup">
                    <wpg:wgp>
                      <wpg:cNvGrpSpPr/>
                      <wpg:grpSpPr>
                        <a:xfrm>
                          <a:off x="0" y="0"/>
                          <a:ext cx="3423600" cy="1965600"/>
                          <a:chOff x="1915160" y="0"/>
                          <a:chExt cx="3425370" cy="1964892"/>
                        </a:xfrm>
                      </wpg:grpSpPr>
                      <wps:wsp>
                        <wps:cNvPr id="5" name="Rectangle 5"/>
                        <wps:cNvSpPr/>
                        <wps:spPr>
                          <a:xfrm>
                            <a:off x="1915160" y="1712892"/>
                            <a:ext cx="342537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A"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05: </w:t>
                              </w:r>
                              <w:r>
                                <w:rPr>
                                  <w:rFonts w:ascii="Arial" w:hAnsi="Arial" w:cs="Arial"/>
                                  <w:color w:val="FFFFFF" w:themeColor="light1"/>
                                  <w:kern w:val="24"/>
                                </w:rPr>
                                <w:t>Submit your responses</w:t>
                              </w:r>
                            </w:p>
                          </w:txbxContent>
                        </wps:txbx>
                        <wps:bodyPr wrap="square" rtlCol="0" anchor="ctr"/>
                      </wps:wsp>
                      <wps:wsp>
                        <wps:cNvPr id="6" name="Rectangle 6"/>
                        <wps:cNvSpPr/>
                        <wps:spPr>
                          <a:xfrm>
                            <a:off x="1917065" y="463176"/>
                            <a:ext cx="3421493"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B"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02: </w:t>
                              </w:r>
                              <w:r>
                                <w:rPr>
                                  <w:rFonts w:ascii="Arial" w:hAnsi="Arial" w:cs="Arial"/>
                                  <w:color w:val="FFFFFF" w:themeColor="light1"/>
                                  <w:kern w:val="24"/>
                                </w:rPr>
                                <w:t>Suggestions or comments on the Reporting and Assessment process</w:t>
                              </w:r>
                            </w:p>
                          </w:txbxContent>
                        </wps:txbx>
                        <wps:bodyPr wrap="square" rtlCol="0" anchor="ctr"/>
                      </wps:wsp>
                      <wps:wsp>
                        <wps:cNvPr id="7" name="Rectangle 7"/>
                        <wps:cNvSpPr/>
                        <wps:spPr>
                          <a:xfrm>
                            <a:off x="1917065" y="0"/>
                            <a:ext cx="3421493"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C"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CM 01</w:t>
                              </w:r>
                              <w:r>
                                <w:rPr>
                                  <w:rFonts w:ascii="Arial" w:eastAsia="Times New Roman" w:hAnsi="Arial" w:cs="Arial"/>
                                  <w:color w:val="FFFFFF"/>
                                  <w:kern w:val="24"/>
                                </w:rPr>
                                <w:t>: To what extent has the Reporting Framework captured your implementation of the Principles</w:t>
                              </w:r>
                            </w:p>
                          </w:txbxContent>
                        </wps:txbx>
                        <wps:bodyPr wrap="square" rtlCol="0" anchor="ctr"/>
                      </wps:wsp>
                      <wps:wsp>
                        <wps:cNvPr id="8" name="Rectangle 8"/>
                        <wps:cNvSpPr/>
                        <wps:spPr>
                          <a:xfrm>
                            <a:off x="1915160" y="1249391"/>
                            <a:ext cx="342537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D"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04: </w:t>
                              </w:r>
                              <w:r w:rsidR="00DC364A" w:rsidRPr="00DC364A">
                                <w:rPr>
                                  <w:rFonts w:ascii="Arial" w:hAnsi="Arial" w:cs="Arial"/>
                                  <w:color w:val="FFFFFF" w:themeColor="light1"/>
                                  <w:kern w:val="24"/>
                                </w:rPr>
                                <w:t>Final review before submission</w:t>
                              </w:r>
                            </w:p>
                          </w:txbxContent>
                        </wps:txbx>
                        <wps:bodyPr wrap="square" rtlCol="0" anchor="ctr"/>
                      </wps:wsp>
                      <wps:wsp>
                        <wps:cNvPr id="9" name="Rectangle 9"/>
                        <wps:cNvSpPr/>
                        <wps:spPr>
                          <a:xfrm>
                            <a:off x="1915160" y="936979"/>
                            <a:ext cx="342537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E"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03: </w:t>
                              </w:r>
                              <w:r w:rsidR="00DC364A" w:rsidRPr="00DC364A">
                                <w:rPr>
                                  <w:rFonts w:ascii="Arial" w:hAnsi="Arial" w:cs="Arial"/>
                                  <w:color w:val="FFFFFF" w:themeColor="light1"/>
                                  <w:kern w:val="24"/>
                                </w:rPr>
                                <w:t>Reporting &amp; Assessment contact</w:t>
                              </w:r>
                            </w:p>
                          </w:txbxContent>
                        </wps:txbx>
                        <wps:bodyPr wrap="square" rtlCol="0" anchor="ctr"/>
                      </wps:wsp>
                      <wps:wsp>
                        <wps:cNvPr id="10" name="Straight Arrow Connector 10"/>
                        <wps:cNvCnPr/>
                        <wps:spPr>
                          <a:xfrm>
                            <a:off x="3627812" y="396000"/>
                            <a:ext cx="0" cy="6717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1" name="Straight Arrow Connector 11"/>
                        <wps:cNvCnPr/>
                        <wps:spPr>
                          <a:xfrm>
                            <a:off x="3627812" y="859176"/>
                            <a:ext cx="33" cy="7780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2" name="Straight Arrow Connector 12"/>
                        <wps:cNvCnPr/>
                        <wps:spPr>
                          <a:xfrm>
                            <a:off x="3627845" y="1188980"/>
                            <a:ext cx="0" cy="6041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3" name="Straight Arrow Connector 13"/>
                        <wps:cNvCnPr/>
                        <wps:spPr>
                          <a:xfrm>
                            <a:off x="3627845" y="1645393"/>
                            <a:ext cx="0" cy="67501"/>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A648FEC" id="Group 39" o:spid="_x0000_s1026" style="position:absolute;left:0;text-align:left;margin-left:0;margin-top:116.25pt;width:269.55pt;height:154.75pt;z-index:251652096;mso-position-horizontal:center;mso-position-vertical-relative:page;mso-width-relative:margin;mso-height-relative:margin" coordorigin="19151" coordsize="34253,19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">
                <v:rect id="Rectangle 5" o:spid="_x0000_s1027" style="position:absolute;left:19151;top:17128;width:3425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7+/sAA&#10;AADaAAAADwAAAGRycy9kb3ducmV2LnhtbESPQWvCQBSE74X+h+UVequ7WiIlugZRAiU3Y/H8yD6z&#10;wezbmN1q+u+7QqHHYWa+YdbF5HpxozF0njXMZwoEceNNx62Gr2P59gEiRGSDvWfS8EMBis3z0xpz&#10;4+98oFsdW5EgHHLUYGMccilDY8lhmPmBOHlnPzqMSY6tNCPeE9z1cqHUUjrsOC1YHGhnqbnU306D&#10;K5kqdVL2GttMnbhW+/fqovXry7RdgYg0xf/wX/vTaMjgcSXdAL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7+/sAAAADaAAAADwAAAAAAAAAAAAAAAACYAgAAZHJzL2Rvd25y&#10;ZXYueG1sUEsFBgAAAAAEAAQA9QAAAIUDAAAAAA==&#10;" fillcolor="#0070c0" stroked="f" strokeweight="2pt">
                  <v:textbox>
                    <w:txbxContent>
                      <w:p w14:paraId="4A64900A"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05: </w:t>
                        </w:r>
                        <w:r>
                          <w:rPr>
                            <w:rFonts w:ascii="Arial" w:hAnsi="Arial" w:cs="Arial"/>
                            <w:color w:val="FFFFFF" w:themeColor="light1"/>
                            <w:kern w:val="24"/>
                          </w:rPr>
                          <w:t>Submit your responses</w:t>
                        </w:r>
                      </w:p>
                    </w:txbxContent>
                  </v:textbox>
                </v:rect>
                <v:rect id="Rectangle 6" o:spid="_x0000_s1028" style="position:absolute;left:19170;top:4631;width:34215;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TMD8MA&#10;AADaAAAADwAAAGRycy9kb3ducmV2LnhtbESPwWrDMBBE74H+g9hCb7FcH5zgWg5JoNBToWkg7W2x&#10;traJtDKWYrv5+ipQyHGYmTdMuZmtESMNvnOs4DlJQRDXTnfcKDh+vi7XIHxA1mgck4Jf8rCpHhYl&#10;FtpN/EHjITQiQtgXqKANoS+k9HVLFn3ieuLo/bjBYohyaKQecIpwa2SWprm02HFcaLGnfUv1+XCx&#10;Cvg7G8Pqar4u1/f1NtPG7U57p9TT47x9ARFoDvfwf/tNK8jhdiXeAF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TMD8MAAADaAAAADwAAAAAAAAAAAAAAAACYAgAAZHJzL2Rv&#10;d25yZXYueG1sUEsFBgAAAAAEAAQA9QAAAIgDAAAAAA==&#10;" fillcolor="#a5a5a5 [2092]" stroked="f" strokeweight="2pt">
                  <v:textbox>
                    <w:txbxContent>
                      <w:p w14:paraId="4A64900B"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02: </w:t>
                        </w:r>
                        <w:r>
                          <w:rPr>
                            <w:rFonts w:ascii="Arial" w:hAnsi="Arial" w:cs="Arial"/>
                            <w:color w:val="FFFFFF" w:themeColor="light1"/>
                            <w:kern w:val="24"/>
                          </w:rPr>
                          <w:t>Suggestions or comments on the Reporting and Assessment process</w:t>
                        </w:r>
                      </w:p>
                    </w:txbxContent>
                  </v:textbox>
                </v:rect>
                <v:rect id="Rectangle 7" o:spid="_x0000_s1029" style="position:absolute;left:19170;width:34215;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hplMMA&#10;AADaAAAADwAAAGRycy9kb3ducmV2LnhtbESPT2vCQBTE7wW/w/KE3urGHKpEV9GA0FOhtqDeHtln&#10;Etx9G7KbP82n7xYKPQ4z8xtmux+tET21vnasYLlIQBAXTtdcKvj6PL2sQfiArNE4JgXf5GG/mz1t&#10;MdNu4A/qz6EUEcI+QwVVCE0mpS8qsugXriGO3t21FkOUbSl1i0OEWyPTJHmVFmuOCxU2lFdUPM6d&#10;VcC3tA+ryVy76X19SLVxx0vulHqej4cNiEBj+A//td+0ghX8Xok3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hplMMAAADaAAAADwAAAAAAAAAAAAAAAACYAgAAZHJzL2Rv&#10;d25yZXYueG1sUEsFBgAAAAAEAAQA9QAAAIgDAAAAAA==&#10;" fillcolor="#a5a5a5 [2092]" stroked="f" strokeweight="2pt">
                  <v:textbox>
                    <w:txbxContent>
                      <w:p w14:paraId="4A64900C"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CM 01</w:t>
                        </w:r>
                        <w:r>
                          <w:rPr>
                            <w:rFonts w:ascii="Arial" w:eastAsia="Times New Roman" w:hAnsi="Arial" w:cs="Arial"/>
                            <w:color w:val="FFFFFF"/>
                            <w:kern w:val="24"/>
                          </w:rPr>
                          <w:t>: To what extent has the Reporting Framework captured your implementation of the Principles</w:t>
                        </w:r>
                      </w:p>
                    </w:txbxContent>
                  </v:textbox>
                </v:rect>
                <v:rect id="Rectangle 8" o:spid="_x0000_s1030" style="position:absolute;left:19151;top:12493;width:34254;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9RYLwA&#10;AADaAAAADwAAAGRycy9kb3ducmV2LnhtbERPTYvCMBC9L/gfwgje1sQVZammRVwE8WZ38Tw0Y1Ns&#10;JrWJWv+9OQh7fLzvdTG4VtypD41nDbOpAkFcedNwreHvd/f5DSJEZIOtZ9LwpABFPvpYY2b8g490&#10;L2MtUgiHDDXYGLtMylBZchimviNO3Nn3DmOCfS1Nj48U7lr5pdRSOmw4NVjsaGupupQ3p8HtmA7q&#10;pOw11gt14lL9zA8XrSfjYbMCEWmI/+K3e280pK3pSroBMn8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731FgvAAAANoAAAAPAAAAAAAAAAAAAAAAAJgCAABkcnMvZG93bnJldi54&#10;bWxQSwUGAAAAAAQABAD1AAAAgQMAAAAA&#10;" fillcolor="#0070c0" stroked="f" strokeweight="2pt">
                  <v:textbox>
                    <w:txbxContent>
                      <w:p w14:paraId="4A64900D"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04: </w:t>
                        </w:r>
                        <w:r w:rsidR="00DC364A" w:rsidRPr="00DC364A">
                          <w:rPr>
                            <w:rFonts w:ascii="Arial" w:hAnsi="Arial" w:cs="Arial"/>
                            <w:color w:val="FFFFFF" w:themeColor="light1"/>
                            <w:kern w:val="24"/>
                          </w:rPr>
                          <w:t>Final review before submission</w:t>
                        </w:r>
                      </w:p>
                    </w:txbxContent>
                  </v:textbox>
                </v:rect>
                <v:rect id="Rectangle 9" o:spid="_x0000_s1031" style="position:absolute;left:19151;top:9369;width:3425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P0+78A&#10;AADaAAAADwAAAGRycy9kb3ducmV2LnhtbESPQYvCMBSE7wv+h/AWvK3JKivaNYoogniziudH87Yp&#10;Ni+1iVr/vVkQPA4z8w0zW3SuFjdqQ+VZw/dAgSAuvKm41HA8bL4mIEJENlh7Jg0PCrCY9z5mmBl/&#10;5z3d8liKBOGQoQYbY5NJGQpLDsPAN8TJ+/Otw5hkW0rT4j3BXS2HSo2lw4rTgsWGVpaKc351GtyG&#10;aadOyl5i+aNOnKv1aHfWuv/ZLX9BROriO/xqb42GKfxfSTdAz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k/T7vwAAANoAAAAPAAAAAAAAAAAAAAAAAJgCAABkcnMvZG93bnJl&#10;di54bWxQSwUGAAAAAAQABAD1AAAAhAMAAAAA&#10;" fillcolor="#0070c0" stroked="f" strokeweight="2pt">
                  <v:textbox>
                    <w:txbxContent>
                      <w:p w14:paraId="4A64900E"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03: </w:t>
                        </w:r>
                        <w:r w:rsidR="00DC364A" w:rsidRPr="00DC364A">
                          <w:rPr>
                            <w:rFonts w:ascii="Arial" w:hAnsi="Arial" w:cs="Arial"/>
                            <w:color w:val="FFFFFF" w:themeColor="light1"/>
                            <w:kern w:val="24"/>
                          </w:rPr>
                          <w:t>Reporting &amp; Assessment contact</w:t>
                        </w:r>
                      </w:p>
                    </w:txbxContent>
                  </v:textbox>
                </v:rect>
                <v:shapetype id="_x0000_t32" coordsize="21600,21600" o:spt="32" o:oned="t" path="m,l21600,21600e" filled="f">
                  <v:path arrowok="t" fillok="f" o:connecttype="none"/>
                  <o:lock v:ext="edit" shapetype="t"/>
                </v:shapetype>
                <v:shape id="Straight Arrow Connector 10" o:spid="_x0000_s1032" type="#_x0000_t32" style="position:absolute;left:36278;top:3960;width:0;height:67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zHAcUAAADbAAAADwAAAGRycy9kb3ducmV2LnhtbESPQU/DMAyF75P4D5GRdttSpgFVWTah&#10;TRPshFZAXE3jNRWNUzVhLf8eHybtZus9v/d5tRl9q87Uxyawgbt5Boq4Crbh2sDH+36Wg4oJ2WIb&#10;mAz8UYTN+maywsKGgY90LlOtJIRjgQZcSl2hdawceYzz0BGLdgq9xyRrX2vb4yDhvtWLLHvQHhuW&#10;BocdbR1VP+WvN3CfPx6WfMo/v91ieNl9vZXxmLbGTG/H5ydQicZ0NV+uX63gC738IgPo9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LzHAcUAAADbAAAADwAAAAAAAAAA&#10;AAAAAAChAgAAZHJzL2Rvd25yZXYueG1sUEsFBgAAAAAEAAQA+QAAAJMDAAAAAA==&#10;" strokecolor="#4579b8 [3044]">
                  <v:stroke endarrow="block" endarrowlength="short"/>
                </v:shape>
                <v:shape id="Straight Arrow Connector 11" o:spid="_x0000_s1033" type="#_x0000_t32" style="position:absolute;left:36278;top:8591;width:0;height:7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imsIAAADbAAAADwAAAGRycy9kb3ducmV2LnhtbERPTWvCQBC9F/oflin01myUqiG6SrGU&#10;1lMxtngds2M2mJ0N2a2J/94tCN7m8T5nsRpsI87U+dqxglGSgiAuna65UvCz+3jJQPiArLFxTAou&#10;5GG1fHxYYK5dz1s6F6ESMYR9jgpMCG0upS8NWfSJa4kjd3SdxRBhV0ndYR/DbSPHaTqVFmuODQZb&#10;WhsqT8WfVTDJZptXPma/BzPuP9/334XfhrVSz0/D2xxEoCHcxTf3l47zR/D/SzxAL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BimsIAAADbAAAADwAAAAAAAAAAAAAA&#10;AAChAgAAZHJzL2Rvd25yZXYueG1sUEsFBgAAAAAEAAQA+QAAAJADAAAAAA==&#10;" strokecolor="#4579b8 [3044]">
                  <v:stroke endarrow="block" endarrowlength="short"/>
                </v:shape>
                <v:shape id="Straight Arrow Connector 12" o:spid="_x0000_s1034" type="#_x0000_t32" style="position:absolute;left:36278;top:11889;width:0;height:6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L87cIAAADbAAAADwAAAGRycy9kb3ducmV2LnhtbERPS2vCQBC+F/oflin0VjcNPkLqKqJI&#10;66mYVrxOs2M2NDsbslsT/71bELzNx/ec+XKwjThT52vHCl5HCQji0umaKwXfX9uXDIQPyBobx6Tg&#10;Qh6Wi8eHOeba9byncxEqEUPY56jAhNDmUvrSkEU/ci1x5E6usxgi7CqpO+xjuG1kmiRTabHm2GCw&#10;pbWh8rf4swom2Ww35lN2+DFp/745fhZ+H9ZKPT8NqzcQgYZwF9/cHzrOT+H/l3iAXF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yL87cIAAADbAAAADwAAAAAAAAAAAAAA&#10;AAChAgAAZHJzL2Rvd25yZXYueG1sUEsFBgAAAAAEAAQA+QAAAJADAAAAAA==&#10;" strokecolor="#4579b8 [3044]">
                  <v:stroke endarrow="block" endarrowlength="short"/>
                </v:shape>
                <v:shape id="Straight Arrow Connector 13" o:spid="_x0000_s1035" type="#_x0000_t32" style="position:absolute;left:36278;top:16453;width:0;height:6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5ZdsIAAADbAAAADwAAAGRycy9kb3ducmV2LnhtbERPS2vCQBC+F/oflin0Vje1PkLqKmIp&#10;bU9iVLyO2TEbzM6G7NbEf98tCN7m43vObNHbWlyo9ZVjBa+DBARx4XTFpYLd9vMlBeEDssbaMSm4&#10;kofF/PFhhpl2HW/okodSxBD2GSowITSZlL4wZNEPXEMcuZNrLYYI21LqFrsYbms5TJKJtFhxbDDY&#10;0MpQcc5/rYJxOv0Z8SndH82w+/o4rHO/CSulnp/65TuIQH24i2/ubx3nv8H/L/EAOf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G5ZdsIAAADbAAAADwAAAAAAAAAAAAAA&#10;AAChAgAAZHJzL2Rvd25yZXYueG1sUEsFBgAAAAAEAAQA+QAAAJADAAAAAA==&#10;" strokecolor="#4579b8 [3044]">
                  <v:stroke endarrow="block" endarrowlength="short"/>
                </v:shape>
                <w10:wrap anchory="page"/>
              </v:group>
            </w:pict>
          </mc:Fallback>
        </mc:AlternateContent>
      </w:r>
    </w:p>
    <w:p w14:paraId="4A648F1D" w14:textId="77777777" w:rsidR="00420D93" w:rsidRDefault="00420D93">
      <w:pPr>
        <w:widowControl/>
        <w:autoSpaceDE/>
        <w:autoSpaceDN/>
        <w:adjustRightInd/>
        <w:spacing w:before="0" w:after="0" w:line="240" w:lineRule="auto"/>
      </w:pPr>
    </w:p>
    <w:p w14:paraId="4A648F1E" w14:textId="77777777" w:rsidR="009F3218" w:rsidRDefault="009F3218">
      <w:pPr>
        <w:widowControl/>
        <w:autoSpaceDE/>
        <w:autoSpaceDN/>
        <w:adjustRightInd/>
        <w:spacing w:before="0" w:after="0" w:line="240" w:lineRule="auto"/>
        <w:rPr>
          <w:b/>
          <w:color w:val="0050A6"/>
          <w:sz w:val="32"/>
          <w:szCs w:val="36"/>
        </w:rPr>
      </w:pPr>
      <w:r>
        <w:br w:type="page"/>
      </w:r>
    </w:p>
    <w:p w14:paraId="4A648F1F" w14:textId="77777777" w:rsidR="00023CC7" w:rsidRPr="00E84E9C" w:rsidRDefault="00023CC7" w:rsidP="00E84E9C">
      <w:pPr>
        <w:pStyle w:val="Heading1"/>
      </w:pPr>
      <w:bookmarkStart w:id="5" w:name="_Toc368061958"/>
      <w:r w:rsidRPr="00E84E9C">
        <w:lastRenderedPageBreak/>
        <w:t>Preface</w:t>
      </w:r>
      <w:bookmarkEnd w:id="5"/>
    </w:p>
    <w:bookmarkEnd w:id="1"/>
    <w:p w14:paraId="4A648F20" w14:textId="77777777" w:rsidR="007B61C6" w:rsidRDefault="00E439FA" w:rsidP="00140D15">
      <w:pPr>
        <w:pStyle w:val="INDICATORTEXT"/>
        <w:ind w:left="0"/>
        <w:rPr>
          <w:lang w:eastAsia="en-GB"/>
        </w:rPr>
      </w:pPr>
      <w:r w:rsidRPr="00E439FA">
        <w:rPr>
          <w:lang w:eastAsia="en-GB"/>
        </w:rPr>
        <w:t xml:space="preserve">This module invites you to provide feedback on the PRI </w:t>
      </w:r>
      <w:r w:rsidR="000E1007">
        <w:rPr>
          <w:lang w:eastAsia="en-GB"/>
        </w:rPr>
        <w:t>r</w:t>
      </w:r>
      <w:r w:rsidRPr="00E439FA">
        <w:rPr>
          <w:lang w:eastAsia="en-GB"/>
        </w:rPr>
        <w:t xml:space="preserve">eporting </w:t>
      </w:r>
      <w:r w:rsidR="000E1007">
        <w:rPr>
          <w:lang w:eastAsia="en-GB"/>
        </w:rPr>
        <w:t>f</w:t>
      </w:r>
      <w:r w:rsidRPr="00E439FA">
        <w:rPr>
          <w:lang w:eastAsia="en-GB"/>
        </w:rPr>
        <w:t>ramework and gives you the opportunity to review the information you have reported before you submit.</w:t>
      </w:r>
    </w:p>
    <w:p w14:paraId="4A648F21" w14:textId="77777777" w:rsidR="007B61C6" w:rsidRDefault="007B61C6" w:rsidP="00140D15">
      <w:pPr>
        <w:pStyle w:val="INDICATORTEXT"/>
        <w:ind w:left="0"/>
        <w:rPr>
          <w:lang w:eastAsia="en-GB"/>
        </w:rPr>
      </w:pPr>
    </w:p>
    <w:p w14:paraId="4A648F22" w14:textId="77777777" w:rsidR="007B61C6" w:rsidRDefault="007B61C6" w:rsidP="00140D15">
      <w:pPr>
        <w:pStyle w:val="INDICATORTEXT"/>
        <w:ind w:left="0"/>
        <w:rPr>
          <w:lang w:eastAsia="en-GB"/>
        </w:rPr>
      </w:pPr>
    </w:p>
    <w:p w14:paraId="4A648F23" w14:textId="77777777" w:rsidR="0017700B" w:rsidRDefault="0017700B">
      <w:pPr>
        <w:widowControl/>
        <w:autoSpaceDE/>
        <w:autoSpaceDN/>
        <w:adjustRightInd/>
        <w:spacing w:before="0" w:after="0" w:line="240" w:lineRule="auto"/>
        <w:sectPr w:rsidR="0017700B" w:rsidSect="009175D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151247" w14:paraId="4A648F25" w14:textId="77777777" w:rsidTr="00507595">
        <w:trPr>
          <w:cnfStyle w:val="100000000000" w:firstRow="1" w:lastRow="0" w:firstColumn="0" w:lastColumn="0" w:oddVBand="0" w:evenVBand="0" w:oddHBand="0" w:evenHBand="0" w:firstRowFirstColumn="0" w:firstRowLastColumn="0" w:lastRowFirstColumn="0" w:lastRowLastColumn="0"/>
        </w:trPr>
        <w:tc>
          <w:tcPr>
            <w:tcW w:w="9129" w:type="dxa"/>
          </w:tcPr>
          <w:p w14:paraId="4A648F24"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4A648F27" w14:textId="77777777" w:rsidTr="00507595">
        <w:trPr>
          <w:cnfStyle w:val="010000000000" w:firstRow="0" w:lastRow="1" w:firstColumn="0" w:lastColumn="0" w:oddVBand="0" w:evenVBand="0" w:oddHBand="0" w:evenHBand="0" w:firstRowFirstColumn="0" w:firstRowLastColumn="0" w:lastRowFirstColumn="0" w:lastRowLastColumn="0"/>
        </w:trPr>
        <w:tc>
          <w:tcPr>
            <w:tcW w:w="9129" w:type="dxa"/>
          </w:tcPr>
          <w:p w14:paraId="4A648F26" w14:textId="77777777" w:rsidR="00151247" w:rsidRPr="00BF74E2" w:rsidRDefault="00E439FA" w:rsidP="00151247">
            <w:pPr>
              <w:pStyle w:val="Heading2"/>
              <w:outlineLvl w:val="1"/>
              <w:rPr>
                <w:rStyle w:val="IntenseEmphasis"/>
                <w:i w:val="0"/>
                <w:iCs w:val="0"/>
                <w:color w:val="008CD0"/>
              </w:rPr>
            </w:pPr>
            <w:bookmarkStart w:id="6" w:name="_Toc368061959"/>
            <w:r>
              <w:t>Feedback</w:t>
            </w:r>
            <w:bookmarkEnd w:id="6"/>
          </w:p>
        </w:tc>
      </w:tr>
    </w:tbl>
    <w:p w14:paraId="4A648F28" w14:textId="77777777" w:rsidR="00846FDD" w:rsidRDefault="00846FDD" w:rsidP="00846FDD">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46FDD" w14:paraId="4A648F2D"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29"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A648F2A"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A648F2B"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2C"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846FDD" w14:paraId="4A648F33"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A648F2E" w14:textId="77777777" w:rsidR="00846FDD" w:rsidRPr="00903B63" w:rsidRDefault="0096361E" w:rsidP="00FA5A41">
            <w:pPr>
              <w:pStyle w:val="SectionIndicatorHeaderText"/>
              <w:rPr>
                <w:rStyle w:val="IntenseEmphasis"/>
                <w:bCs w:val="0"/>
                <w:i w:val="0"/>
                <w:iCs w:val="0"/>
                <w:color w:val="FFFFFF" w:themeColor="background1"/>
              </w:rPr>
            </w:pPr>
            <w:r>
              <w:rPr>
                <w:rStyle w:val="IntenseEmphasis"/>
                <w:i w:val="0"/>
                <w:color w:val="FFFFFF" w:themeColor="background1"/>
              </w:rPr>
              <w:t>CM</w:t>
            </w:r>
            <w:r w:rsidR="00E439FA">
              <w:rPr>
                <w:rStyle w:val="IntenseEmphasis"/>
                <w:i w:val="0"/>
                <w:color w:val="FFFFFF" w:themeColor="background1"/>
              </w:rPr>
              <w:t xml:space="preserve"> 01</w:t>
            </w:r>
          </w:p>
        </w:tc>
        <w:tc>
          <w:tcPr>
            <w:tcW w:w="3402" w:type="dxa"/>
            <w:shd w:val="clear" w:color="auto" w:fill="888888"/>
          </w:tcPr>
          <w:p w14:paraId="4A648F2F" w14:textId="77777777" w:rsidR="00F85F54" w:rsidRDefault="00846FDD"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 xml:space="preserve">VOLUNTARY </w:t>
            </w:r>
            <w:r w:rsidR="00F85F54">
              <w:rPr>
                <w:rStyle w:val="IntenseEmphasis"/>
                <w:i w:val="0"/>
                <w:color w:val="FFFFFF" w:themeColor="background1"/>
              </w:rPr>
              <w:t>TO REPORT</w:t>
            </w:r>
          </w:p>
          <w:p w14:paraId="4A648F30" w14:textId="77777777" w:rsidR="00846FDD" w:rsidRPr="00903B63" w:rsidRDefault="00F85F54"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NOT DISCLOSED</w:t>
            </w:r>
          </w:p>
        </w:tc>
        <w:tc>
          <w:tcPr>
            <w:tcW w:w="3424" w:type="dxa"/>
            <w:shd w:val="clear" w:color="auto" w:fill="888888"/>
          </w:tcPr>
          <w:p w14:paraId="4A648F31" w14:textId="77777777" w:rsidR="00846FDD" w:rsidRPr="00E4172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32"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34" w14:textId="77777777" w:rsidR="00846FDD" w:rsidRDefault="00846FDD" w:rsidP="00846FDD">
      <w:pPr>
        <w:pStyle w:val="INDICATORNUMBER"/>
      </w:pPr>
    </w:p>
    <w:tbl>
      <w:tblPr>
        <w:tblStyle w:val="SubSectionIndicatorTableVOLUNTARY"/>
        <w:tblW w:w="9214" w:type="dxa"/>
        <w:tblInd w:w="5" w:type="dxa"/>
        <w:tblLook w:val="04A0" w:firstRow="1" w:lastRow="0" w:firstColumn="1" w:lastColumn="0" w:noHBand="0" w:noVBand="1"/>
      </w:tblPr>
      <w:tblGrid>
        <w:gridCol w:w="1134"/>
        <w:gridCol w:w="1616"/>
        <w:gridCol w:w="1616"/>
        <w:gridCol w:w="1616"/>
        <w:gridCol w:w="1616"/>
        <w:gridCol w:w="1616"/>
      </w:tblGrid>
      <w:tr w:rsidR="00846FDD" w14:paraId="4A648F37"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648F35" w14:textId="77777777" w:rsidR="00846FDD" w:rsidRPr="00903B63" w:rsidRDefault="0096361E" w:rsidP="00FA5A41">
            <w:pPr>
              <w:pStyle w:val="SectionIndicatorHeaderText"/>
              <w:rPr>
                <w:rStyle w:val="IntenseEmphasis"/>
                <w:b w:val="0"/>
                <w:bCs w:val="0"/>
                <w:i w:val="0"/>
                <w:iCs w:val="0"/>
                <w:color w:val="FFFFFF" w:themeColor="background1"/>
              </w:rPr>
            </w:pPr>
            <w:r>
              <w:rPr>
                <w:rStyle w:val="IntenseEmphasis"/>
                <w:i w:val="0"/>
                <w:color w:val="FFFFFF" w:themeColor="background1"/>
              </w:rPr>
              <w:t>CM</w:t>
            </w:r>
            <w:r w:rsidR="00846FDD">
              <w:rPr>
                <w:rStyle w:val="IntenseEmphasis"/>
                <w:i w:val="0"/>
                <w:color w:val="FFFFFF" w:themeColor="background1"/>
              </w:rPr>
              <w:t xml:space="preserve"> 01</w:t>
            </w:r>
          </w:p>
        </w:tc>
        <w:tc>
          <w:tcPr>
            <w:tcW w:w="8080" w:type="dxa"/>
            <w:gridSpan w:val="5"/>
            <w:tcBorders>
              <w:top w:val="single" w:sz="4" w:space="0" w:color="595959" w:themeColor="text1" w:themeTint="A6"/>
              <w:bottom w:val="nil"/>
              <w:right w:val="single" w:sz="4" w:space="0" w:color="595959" w:themeColor="text1" w:themeTint="A6"/>
            </w:tcBorders>
            <w:shd w:val="clear" w:color="auto" w:fill="888888"/>
          </w:tcPr>
          <w:p w14:paraId="4A648F36" w14:textId="77777777" w:rsidR="00846FDD" w:rsidRPr="00903B63" w:rsidRDefault="00846FDD"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46FDD" w14:paraId="4A648F3A" w14:textId="77777777" w:rsidTr="00E439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A648F38" w14:textId="77777777" w:rsidR="00846FDD" w:rsidRDefault="0096361E" w:rsidP="00FA5A41">
            <w:pPr>
              <w:pStyle w:val="INDICATORNUMBER"/>
              <w:rPr>
                <w:rStyle w:val="IntenseEmphasis"/>
                <w:b/>
                <w:bCs w:val="0"/>
                <w:i w:val="0"/>
                <w:iCs w:val="0"/>
              </w:rPr>
            </w:pPr>
            <w:r>
              <w:rPr>
                <w:rStyle w:val="IntenseEmphasis"/>
                <w:b/>
                <w:bCs w:val="0"/>
                <w:i w:val="0"/>
                <w:iCs w:val="0"/>
                <w:color w:val="595959"/>
              </w:rPr>
              <w:t>CM</w:t>
            </w:r>
            <w:r w:rsidR="00846FDD">
              <w:rPr>
                <w:rStyle w:val="IntenseEmphasis"/>
                <w:b/>
                <w:bCs w:val="0"/>
                <w:i w:val="0"/>
                <w:iCs w:val="0"/>
                <w:color w:val="595959"/>
              </w:rPr>
              <w:t xml:space="preserve"> 01.1</w:t>
            </w:r>
          </w:p>
        </w:tc>
        <w:tc>
          <w:tcPr>
            <w:tcW w:w="8080" w:type="dxa"/>
            <w:gridSpan w:val="5"/>
            <w:tcBorders>
              <w:top w:val="nil"/>
              <w:right w:val="single" w:sz="4" w:space="0" w:color="595959" w:themeColor="text1" w:themeTint="A6"/>
            </w:tcBorders>
          </w:tcPr>
          <w:p w14:paraId="4A648F39" w14:textId="77777777" w:rsidR="00846FDD" w:rsidRPr="00392499" w:rsidRDefault="00E439FA" w:rsidP="000E100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E439FA">
              <w:rPr>
                <w:bCs/>
                <w:szCs w:val="18"/>
              </w:rPr>
              <w:t xml:space="preserve">Indicate to what extent the PRI </w:t>
            </w:r>
            <w:r w:rsidR="000E1007">
              <w:rPr>
                <w:bCs/>
                <w:szCs w:val="18"/>
              </w:rPr>
              <w:t>r</w:t>
            </w:r>
            <w:r w:rsidRPr="00E439FA">
              <w:rPr>
                <w:bCs/>
                <w:szCs w:val="18"/>
              </w:rPr>
              <w:t xml:space="preserve">eporting </w:t>
            </w:r>
            <w:r w:rsidR="000E1007">
              <w:rPr>
                <w:bCs/>
                <w:szCs w:val="18"/>
              </w:rPr>
              <w:t>f</w:t>
            </w:r>
            <w:r w:rsidR="00924E0A">
              <w:rPr>
                <w:bCs/>
                <w:szCs w:val="18"/>
              </w:rPr>
              <w:t>ramework captures</w:t>
            </w:r>
            <w:r w:rsidRPr="00E439FA">
              <w:rPr>
                <w:bCs/>
                <w:szCs w:val="18"/>
              </w:rPr>
              <w:t xml:space="preserve"> your implementation of the Principles.</w:t>
            </w:r>
          </w:p>
        </w:tc>
      </w:tr>
      <w:tr w:rsidR="00E439FA" w14:paraId="4A648F41" w14:textId="77777777" w:rsidTr="00E439FA">
        <w:trPr>
          <w:trHeight w:val="28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A648F3B" w14:textId="77777777" w:rsidR="00E439FA" w:rsidRPr="00AE100E" w:rsidRDefault="00E439FA" w:rsidP="00FA5A41">
            <w:pPr>
              <w:pStyle w:val="INDICATORNUMBER"/>
              <w:rPr>
                <w:rStyle w:val="IntenseEmphasis"/>
                <w:b/>
                <w:bCs w:val="0"/>
                <w:i w:val="0"/>
                <w:iCs w:val="0"/>
                <w:color w:val="595959"/>
              </w:rPr>
            </w:pPr>
          </w:p>
        </w:tc>
        <w:tc>
          <w:tcPr>
            <w:tcW w:w="1616"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A648F3C" w14:textId="77777777" w:rsidR="00E439FA" w:rsidRPr="005308EE" w:rsidRDefault="00E439FA"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D" w14:textId="77777777" w:rsidR="00E439FA" w:rsidRPr="00E439FA" w:rsidRDefault="000E1007"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large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E" w14:textId="77777777" w:rsidR="00E439FA" w:rsidRPr="00E439FA" w:rsidRDefault="000E1007"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moderate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F" w14:textId="77777777" w:rsidR="00E439FA" w:rsidRPr="00E439FA" w:rsidRDefault="000E1007"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small extent</w:t>
            </w:r>
          </w:p>
        </w:tc>
        <w:tc>
          <w:tcPr>
            <w:tcW w:w="1616" w:type="dxa"/>
            <w:tcBorders>
              <w:top w:val="nil"/>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vAlign w:val="top"/>
          </w:tcPr>
          <w:p w14:paraId="4A648F40" w14:textId="77777777" w:rsidR="00E439FA" w:rsidRPr="00E439FA" w:rsidRDefault="00E439FA"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E439FA">
              <w:rPr>
                <w:b/>
                <w:color w:val="FFFFFF" w:themeColor="background1"/>
              </w:rPr>
              <w:t>Not at all</w:t>
            </w:r>
          </w:p>
        </w:tc>
      </w:tr>
      <w:tr w:rsidR="00E439FA" w14:paraId="4A648F48" w14:textId="77777777" w:rsidTr="00411304">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4A648F42" w14:textId="77777777" w:rsidR="00E439FA" w:rsidRPr="00AE100E" w:rsidRDefault="00E439FA" w:rsidP="00FA5A41">
            <w:pPr>
              <w:pStyle w:val="INDICATORNUMBER"/>
              <w:rPr>
                <w:rStyle w:val="IntenseEmphasis"/>
                <w:b/>
                <w:bCs w:val="0"/>
                <w:i w:val="0"/>
                <w:iCs w:val="0"/>
                <w:color w:val="595959"/>
              </w:rPr>
            </w:pPr>
          </w:p>
        </w:tc>
        <w:tc>
          <w:tcPr>
            <w:tcW w:w="16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3" w14:textId="77777777" w:rsidR="00E439FA" w:rsidRPr="00903B63" w:rsidRDefault="00E439FA" w:rsidP="00E439FA">
            <w:pPr>
              <w:pStyle w:val="INDICATORTEXT"/>
              <w:cnfStyle w:val="000000100000" w:firstRow="0" w:lastRow="0" w:firstColumn="0" w:lastColumn="0" w:oddVBand="0" w:evenVBand="0" w:oddHBand="1" w:evenHBand="0" w:firstRowFirstColumn="0" w:firstRowLastColumn="0" w:lastRowFirstColumn="0" w:lastRowLastColumn="0"/>
            </w:pPr>
            <w:r w:rsidRPr="00E439FA">
              <w:t>Select the most appropriate</w:t>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4"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5"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6"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648F47"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r>
      <w:tr w:rsidR="00846FDD" w14:paraId="4A648F4B"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A648F49" w14:textId="77777777" w:rsidR="00846FDD" w:rsidRPr="00B734A4" w:rsidRDefault="0096361E" w:rsidP="00FE6F09">
            <w:pPr>
              <w:pStyle w:val="INDICATORNUMBER"/>
              <w:rPr>
                <w:rStyle w:val="IntenseEmphasis"/>
                <w:b/>
                <w:i w:val="0"/>
                <w:color w:val="595959"/>
              </w:rPr>
            </w:pPr>
            <w:r>
              <w:rPr>
                <w:rStyle w:val="IntenseEmphasis"/>
                <w:b/>
                <w:i w:val="0"/>
                <w:color w:val="595959"/>
              </w:rPr>
              <w:t>CM</w:t>
            </w:r>
            <w:r w:rsidR="00614866">
              <w:rPr>
                <w:rStyle w:val="IntenseEmphasis"/>
                <w:b/>
                <w:i w:val="0"/>
                <w:color w:val="595959"/>
              </w:rPr>
              <w:t xml:space="preserve"> 01.2</w:t>
            </w:r>
          </w:p>
        </w:tc>
        <w:tc>
          <w:tcPr>
            <w:tcW w:w="8080" w:type="dxa"/>
            <w:gridSpan w:val="5"/>
            <w:tcBorders>
              <w:top w:val="single" w:sz="4" w:space="0" w:color="A6A6A6" w:themeColor="background1" w:themeShade="A6"/>
              <w:right w:val="single" w:sz="4" w:space="0" w:color="595959" w:themeColor="text1" w:themeTint="A6"/>
            </w:tcBorders>
            <w:shd w:val="clear" w:color="auto" w:fill="F2F2F2" w:themeFill="background1" w:themeFillShade="F2"/>
          </w:tcPr>
          <w:p w14:paraId="4A648F4A" w14:textId="77777777" w:rsidR="00846FDD" w:rsidRPr="006D231C" w:rsidRDefault="00846FDD"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tc>
      </w:tr>
      <w:tr w:rsidR="00846FDD" w14:paraId="4A648F4E"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4A648F4C" w14:textId="77777777" w:rsidR="00846FDD" w:rsidRDefault="00846FDD" w:rsidP="00FA5A41">
            <w:pPr>
              <w:pStyle w:val="INDICATORNUMBER"/>
              <w:rPr>
                <w:rStyle w:val="IntenseEmphasis"/>
                <w:b/>
                <w:i w:val="0"/>
                <w:color w:val="595959"/>
              </w:rPr>
            </w:pPr>
          </w:p>
        </w:tc>
        <w:tc>
          <w:tcPr>
            <w:tcW w:w="8080" w:type="dxa"/>
            <w:gridSpan w:val="5"/>
            <w:tcBorders>
              <w:top w:val="nil"/>
              <w:bottom w:val="single" w:sz="4" w:space="0" w:color="595959" w:themeColor="text1" w:themeTint="A6"/>
              <w:right w:val="single" w:sz="4" w:space="0" w:color="595959" w:themeColor="text1" w:themeTint="A6"/>
            </w:tcBorders>
            <w:shd w:val="clear" w:color="auto" w:fill="auto"/>
          </w:tcPr>
          <w:p w14:paraId="4A648F4D" w14:textId="77777777" w:rsidR="00846FDD" w:rsidRPr="006D231C" w:rsidRDefault="00846FDD" w:rsidP="00FA5A4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4A648F4F" w14:textId="77777777" w:rsidR="00846FDD" w:rsidRDefault="00846FDD" w:rsidP="00846FDD">
      <w:pPr>
        <w:pStyle w:val="INDICATORNUMBER"/>
      </w:pPr>
    </w:p>
    <w:p w14:paraId="4A648F50" w14:textId="77777777" w:rsidR="00AF23D3" w:rsidRDefault="00AF23D3">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F23D3" w14:paraId="4A648F55"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51"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A648F52"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A648F53"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54"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AF23D3" w14:paraId="4A648F5B"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A648F56" w14:textId="77777777" w:rsidR="00AF23D3" w:rsidRPr="00903B63" w:rsidRDefault="0096361E" w:rsidP="00FA5A41">
            <w:pPr>
              <w:pStyle w:val="SectionIndicatorHeaderText"/>
              <w:rPr>
                <w:rStyle w:val="IntenseEmphasis"/>
                <w:bCs w:val="0"/>
                <w:i w:val="0"/>
                <w:iCs w:val="0"/>
                <w:color w:val="FFFFFF" w:themeColor="background1"/>
              </w:rPr>
            </w:pPr>
            <w:r>
              <w:rPr>
                <w:rStyle w:val="IntenseEmphasis"/>
                <w:i w:val="0"/>
                <w:color w:val="FFFFFF" w:themeColor="background1"/>
              </w:rPr>
              <w:t>CM</w:t>
            </w:r>
            <w:r w:rsidR="00AF23D3">
              <w:rPr>
                <w:rStyle w:val="IntenseEmphasis"/>
                <w:i w:val="0"/>
                <w:color w:val="FFFFFF" w:themeColor="background1"/>
              </w:rPr>
              <w:t xml:space="preserve"> 02</w:t>
            </w:r>
          </w:p>
        </w:tc>
        <w:tc>
          <w:tcPr>
            <w:tcW w:w="3402" w:type="dxa"/>
            <w:shd w:val="clear" w:color="auto" w:fill="888888"/>
          </w:tcPr>
          <w:p w14:paraId="4A648F57" w14:textId="77777777" w:rsidR="00F85F54" w:rsidRDefault="00AF23D3"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 xml:space="preserve">VOLUNTARY </w:t>
            </w:r>
            <w:r w:rsidR="00F85F54">
              <w:rPr>
                <w:rStyle w:val="IntenseEmphasis"/>
                <w:i w:val="0"/>
                <w:color w:val="FFFFFF" w:themeColor="background1"/>
              </w:rPr>
              <w:t>TO REPORT</w:t>
            </w:r>
          </w:p>
          <w:p w14:paraId="4A648F58" w14:textId="77777777" w:rsidR="00AF23D3" w:rsidRPr="00903B63" w:rsidRDefault="00F85F54"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NOT DISCLOSED</w:t>
            </w:r>
          </w:p>
        </w:tc>
        <w:tc>
          <w:tcPr>
            <w:tcW w:w="3424" w:type="dxa"/>
            <w:shd w:val="clear" w:color="auto" w:fill="888888"/>
          </w:tcPr>
          <w:p w14:paraId="4A648F59" w14:textId="77777777" w:rsidR="00AF23D3" w:rsidRPr="00E4172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5A"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5C" w14:textId="77777777" w:rsidR="00AF23D3" w:rsidRDefault="00AF23D3" w:rsidP="00AF23D3">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F23D3" w14:paraId="4A648F5F"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648F5D" w14:textId="77777777" w:rsidR="00AF23D3" w:rsidRPr="00903B63" w:rsidRDefault="0096361E" w:rsidP="00FA5A41">
            <w:pPr>
              <w:pStyle w:val="SectionIndicatorHeaderText"/>
              <w:rPr>
                <w:rStyle w:val="IntenseEmphasis"/>
                <w:b w:val="0"/>
                <w:bCs w:val="0"/>
                <w:i w:val="0"/>
                <w:iCs w:val="0"/>
                <w:color w:val="FFFFFF" w:themeColor="background1"/>
              </w:rPr>
            </w:pPr>
            <w:r>
              <w:rPr>
                <w:rStyle w:val="IntenseEmphasis"/>
                <w:i w:val="0"/>
                <w:color w:val="FFFFFF" w:themeColor="background1"/>
              </w:rPr>
              <w:t>CM</w:t>
            </w:r>
            <w:r w:rsidR="00AF23D3">
              <w:rPr>
                <w:rStyle w:val="IntenseEmphasis"/>
                <w:i w:val="0"/>
                <w:color w:val="FFFFFF" w:themeColor="background1"/>
              </w:rPr>
              <w:t xml:space="preserve"> 02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4A648F5E" w14:textId="77777777" w:rsidR="00AF23D3" w:rsidRPr="00903B63" w:rsidRDefault="00AF23D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F23D3" w14:paraId="4A648F62" w14:textId="77777777" w:rsidTr="007F52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A648F60" w14:textId="77777777" w:rsidR="00AF23D3" w:rsidRDefault="0096361E" w:rsidP="00FA5A41">
            <w:pPr>
              <w:pStyle w:val="INDICATORNUMBER"/>
              <w:rPr>
                <w:rStyle w:val="IntenseEmphasis"/>
                <w:b/>
                <w:bCs w:val="0"/>
                <w:i w:val="0"/>
                <w:iCs w:val="0"/>
              </w:rPr>
            </w:pPr>
            <w:r>
              <w:rPr>
                <w:rStyle w:val="IntenseEmphasis"/>
                <w:b/>
                <w:bCs w:val="0"/>
                <w:i w:val="0"/>
                <w:iCs w:val="0"/>
                <w:color w:val="595959"/>
              </w:rPr>
              <w:t>CM</w:t>
            </w:r>
            <w:r w:rsidR="00AF23D3">
              <w:rPr>
                <w:rStyle w:val="IntenseEmphasis"/>
                <w:b/>
                <w:bCs w:val="0"/>
                <w:i w:val="0"/>
                <w:iCs w:val="0"/>
                <w:color w:val="595959"/>
              </w:rPr>
              <w:t xml:space="preserve"> 02.1</w:t>
            </w:r>
          </w:p>
        </w:tc>
        <w:tc>
          <w:tcPr>
            <w:tcW w:w="8080" w:type="dxa"/>
            <w:tcBorders>
              <w:top w:val="nil"/>
              <w:right w:val="single" w:sz="4" w:space="0" w:color="595959" w:themeColor="text1" w:themeTint="A6"/>
            </w:tcBorders>
          </w:tcPr>
          <w:p w14:paraId="4A648F61" w14:textId="77777777" w:rsidR="00AF23D3" w:rsidRPr="00392499" w:rsidRDefault="00614866" w:rsidP="000E100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14866">
              <w:rPr>
                <w:bCs/>
                <w:szCs w:val="18"/>
              </w:rPr>
              <w:t xml:space="preserve">If you have any additional suggestions or comments on the Reporting and Assessment process, share them </w:t>
            </w:r>
            <w:r w:rsidR="000E1007">
              <w:rPr>
                <w:bCs/>
                <w:szCs w:val="18"/>
              </w:rPr>
              <w:t>here</w:t>
            </w:r>
            <w:r w:rsidRPr="00614866">
              <w:rPr>
                <w:bCs/>
                <w:szCs w:val="18"/>
              </w:rPr>
              <w:t>.</w:t>
            </w:r>
          </w:p>
        </w:tc>
      </w:tr>
      <w:tr w:rsidR="007F5289" w14:paraId="4A648F65" w14:textId="77777777" w:rsidTr="00614866">
        <w:trPr>
          <w:trHeight w:val="368"/>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4A648F63" w14:textId="77777777" w:rsidR="007F5289" w:rsidRPr="00AE100E" w:rsidRDefault="007F5289" w:rsidP="00FA5A41">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4A648F64" w14:textId="77777777" w:rsidR="007F5289" w:rsidRPr="00F97B5C" w:rsidRDefault="007F5289" w:rsidP="00F97B5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 w:val="20"/>
              </w:rPr>
            </w:pPr>
          </w:p>
        </w:tc>
      </w:tr>
    </w:tbl>
    <w:p w14:paraId="4A648F66" w14:textId="77777777" w:rsidR="00AB6742" w:rsidRDefault="00AB6742" w:rsidP="00AB674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AB6742" w14:paraId="4A648F69"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A648F67" w14:textId="77777777" w:rsidR="00AB6742" w:rsidRPr="00191BC1" w:rsidRDefault="0096361E" w:rsidP="00AB6742">
            <w:pPr>
              <w:pStyle w:val="SectionIndicatorHeaderText"/>
              <w:rPr>
                <w:rStyle w:val="IntenseEmphasis"/>
                <w:b w:val="0"/>
                <w:bCs w:val="0"/>
                <w:i w:val="0"/>
                <w:iCs w:val="0"/>
                <w:color w:val="FFFFFF" w:themeColor="background1"/>
              </w:rPr>
            </w:pPr>
            <w:r>
              <w:rPr>
                <w:rStyle w:val="IntenseEmphasis"/>
                <w:b w:val="0"/>
                <w:i w:val="0"/>
                <w:color w:val="FFFFFF" w:themeColor="background1"/>
              </w:rPr>
              <w:t>CM</w:t>
            </w:r>
            <w:r w:rsidR="00AB6742">
              <w:rPr>
                <w:rStyle w:val="IntenseEmphasis"/>
                <w:b w:val="0"/>
                <w:i w:val="0"/>
                <w:color w:val="FFFFFF" w:themeColor="background1"/>
              </w:rPr>
              <w:t xml:space="preserve"> 02</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4A648F68" w14:textId="77777777" w:rsidR="00AB6742" w:rsidRPr="00191BC1" w:rsidRDefault="00AB674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B6742" w:rsidRPr="00CF025D" w14:paraId="4A648F6C" w14:textId="77777777" w:rsidTr="00411304">
        <w:trPr>
          <w:trHeight w:val="39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4A648F6A" w14:textId="77777777" w:rsidR="00AB6742" w:rsidRPr="000D72DF" w:rsidRDefault="0096361E" w:rsidP="00FA5A41">
            <w:pPr>
              <w:pStyle w:val="INDICATORNUMBER"/>
              <w:rPr>
                <w:rStyle w:val="IntenseEmphasis"/>
                <w:b/>
                <w:bCs w:val="0"/>
                <w:i w:val="0"/>
                <w:iCs w:val="0"/>
              </w:rPr>
            </w:pPr>
            <w:r>
              <w:rPr>
                <w:rStyle w:val="IntenseEmphasis"/>
                <w:b/>
                <w:bCs w:val="0"/>
                <w:i w:val="0"/>
                <w:iCs w:val="0"/>
                <w:color w:val="595959"/>
              </w:rPr>
              <w:t>CM</w:t>
            </w:r>
            <w:r w:rsidR="00AB6742">
              <w:rPr>
                <w:rStyle w:val="IntenseEmphasis"/>
                <w:b/>
                <w:bCs w:val="0"/>
                <w:i w:val="0"/>
                <w:iCs w:val="0"/>
                <w:color w:val="595959"/>
              </w:rPr>
              <w:t xml:space="preserve"> 02</w:t>
            </w:r>
          </w:p>
        </w:tc>
        <w:tc>
          <w:tcPr>
            <w:tcW w:w="8080" w:type="dxa"/>
            <w:tcBorders>
              <w:top w:val="single" w:sz="4" w:space="0" w:color="A6A6A6" w:themeColor="background1" w:themeShade="A6"/>
              <w:left w:val="single" w:sz="4" w:space="0" w:color="7F7F7F" w:themeColor="text1" w:themeTint="80"/>
            </w:tcBorders>
          </w:tcPr>
          <w:p w14:paraId="4A648F6B" w14:textId="77777777" w:rsidR="00AB6742" w:rsidRPr="00B01D44" w:rsidRDefault="00614866" w:rsidP="00411304">
            <w:pPr>
              <w:pStyle w:val="INDICATORTEXT"/>
              <w:cnfStyle w:val="000000000000" w:firstRow="0" w:lastRow="0" w:firstColumn="0" w:lastColumn="0" w:oddVBand="0" w:evenVBand="0" w:oddHBand="0" w:evenHBand="0" w:firstRowFirstColumn="0" w:firstRowLastColumn="0" w:lastRowFirstColumn="0" w:lastRowLastColumn="0"/>
            </w:pPr>
            <w:r w:rsidRPr="00614866">
              <w:rPr>
                <w:bCs/>
                <w:szCs w:val="18"/>
              </w:rPr>
              <w:t xml:space="preserve">Your response will support efforts to improve the </w:t>
            </w:r>
            <w:r w:rsidR="00411304">
              <w:rPr>
                <w:bCs/>
                <w:szCs w:val="18"/>
              </w:rPr>
              <w:t xml:space="preserve">PRI </w:t>
            </w:r>
            <w:r w:rsidRPr="00614866">
              <w:rPr>
                <w:bCs/>
                <w:szCs w:val="18"/>
              </w:rPr>
              <w:t>reporting and assessment process.</w:t>
            </w:r>
          </w:p>
        </w:tc>
      </w:tr>
    </w:tbl>
    <w:p w14:paraId="4A648F6D" w14:textId="77777777" w:rsidR="00AB6742" w:rsidRDefault="00AB6742">
      <w:pPr>
        <w:widowControl/>
        <w:autoSpaceDE/>
        <w:autoSpaceDN/>
        <w:adjustRightInd/>
        <w:spacing w:before="0" w:after="0" w:line="240" w:lineRule="auto"/>
      </w:pPr>
    </w:p>
    <w:p w14:paraId="4A648F6E" w14:textId="77777777" w:rsidR="00425CD9" w:rsidRDefault="00425CD9">
      <w:pPr>
        <w:widowControl/>
        <w:autoSpaceDE/>
        <w:autoSpaceDN/>
        <w:adjustRightInd/>
        <w:spacing w:before="0" w:after="0" w:line="240" w:lineRule="auto"/>
        <w:sectPr w:rsidR="00425CD9" w:rsidSect="009175D1">
          <w:headerReference w:type="default" r:id="rId28"/>
          <w:headerReference w:type="first" r:id="rId2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425CD9" w14:paraId="4A648F70" w14:textId="77777777" w:rsidTr="00097438">
        <w:trPr>
          <w:cnfStyle w:val="100000000000" w:firstRow="1" w:lastRow="0" w:firstColumn="0" w:lastColumn="0" w:oddVBand="0" w:evenVBand="0" w:oddHBand="0" w:evenHBand="0" w:firstRowFirstColumn="0" w:firstRowLastColumn="0" w:lastRowFirstColumn="0" w:lastRowLastColumn="0"/>
        </w:trPr>
        <w:tc>
          <w:tcPr>
            <w:tcW w:w="9129" w:type="dxa"/>
          </w:tcPr>
          <w:p w14:paraId="4A648F6F" w14:textId="77777777" w:rsidR="00425CD9" w:rsidRDefault="00425CD9" w:rsidP="00097438">
            <w:pPr>
              <w:widowControl/>
              <w:autoSpaceDE/>
              <w:autoSpaceDN/>
              <w:adjustRightInd/>
              <w:spacing w:after="0" w:line="240" w:lineRule="auto"/>
              <w:rPr>
                <w:rStyle w:val="IntenseEmphasis"/>
                <w:b/>
                <w:bCs w:val="0"/>
                <w:i w:val="0"/>
                <w:iCs w:val="0"/>
              </w:rPr>
            </w:pPr>
            <w:r>
              <w:lastRenderedPageBreak/>
              <w:t>SECTION</w:t>
            </w:r>
          </w:p>
        </w:tc>
      </w:tr>
      <w:tr w:rsidR="00425CD9" w14:paraId="4A648F72" w14:textId="77777777" w:rsidTr="00097438">
        <w:trPr>
          <w:cnfStyle w:val="010000000000" w:firstRow="0" w:lastRow="1" w:firstColumn="0" w:lastColumn="0" w:oddVBand="0" w:evenVBand="0" w:oddHBand="0" w:evenHBand="0" w:firstRowFirstColumn="0" w:firstRowLastColumn="0" w:lastRowFirstColumn="0" w:lastRowLastColumn="0"/>
        </w:trPr>
        <w:tc>
          <w:tcPr>
            <w:tcW w:w="9129" w:type="dxa"/>
          </w:tcPr>
          <w:p w14:paraId="4A648F71" w14:textId="77777777" w:rsidR="00425CD9" w:rsidRPr="00BF74E2" w:rsidRDefault="00425CD9" w:rsidP="00097438">
            <w:pPr>
              <w:pStyle w:val="Heading2"/>
              <w:outlineLvl w:val="1"/>
              <w:rPr>
                <w:rStyle w:val="IntenseEmphasis"/>
                <w:i w:val="0"/>
                <w:iCs w:val="0"/>
                <w:color w:val="008CD0"/>
              </w:rPr>
            </w:pPr>
            <w:bookmarkStart w:id="7" w:name="_Toc368061960"/>
            <w:r w:rsidRPr="00425CD9">
              <w:t>Contact details</w:t>
            </w:r>
            <w:bookmarkEnd w:id="7"/>
          </w:p>
        </w:tc>
      </w:tr>
    </w:tbl>
    <w:p w14:paraId="4A648F73" w14:textId="77777777" w:rsidR="00435664" w:rsidRDefault="00435664" w:rsidP="00C443BE">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35664" w14:paraId="4A648F78" w14:textId="77777777" w:rsidTr="00097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74" w14:textId="77777777" w:rsidR="00435664" w:rsidRPr="00356CDA" w:rsidRDefault="00435664" w:rsidP="00097438">
            <w:pPr>
              <w:widowControl/>
              <w:autoSpaceDE/>
              <w:autoSpaceDN/>
              <w:adjustRightInd/>
              <w:spacing w:after="0" w:line="240" w:lineRule="auto"/>
              <w:rPr>
                <w:rStyle w:val="IntenseEmphasis"/>
                <w:b w:val="0"/>
                <w:bCs w:val="0"/>
                <w:iCs w:val="0"/>
                <w:color w:val="FFFFFF" w:themeColor="background1"/>
              </w:rPr>
            </w:pPr>
          </w:p>
        </w:tc>
        <w:tc>
          <w:tcPr>
            <w:tcW w:w="3402" w:type="dxa"/>
          </w:tcPr>
          <w:p w14:paraId="4A648F75" w14:textId="77777777" w:rsidR="00435664" w:rsidRPr="00356CDA" w:rsidRDefault="00435664"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A648F76" w14:textId="77777777" w:rsidR="00435664" w:rsidRPr="00356CDA" w:rsidRDefault="00435664"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F77" w14:textId="77777777" w:rsidR="00435664" w:rsidRPr="00356CDA" w:rsidRDefault="00435664" w:rsidP="00097438">
            <w:pPr>
              <w:widowControl/>
              <w:autoSpaceDE/>
              <w:autoSpaceDN/>
              <w:adjustRightInd/>
              <w:spacing w:after="0" w:line="240" w:lineRule="auto"/>
              <w:rPr>
                <w:rStyle w:val="IntenseEmphasis"/>
                <w:b w:val="0"/>
                <w:bCs w:val="0"/>
                <w:iCs w:val="0"/>
                <w:color w:val="FFFFFF" w:themeColor="background1"/>
              </w:rPr>
            </w:pPr>
            <w:r w:rsidRPr="00356CDA">
              <w:t>Principle</w:t>
            </w:r>
          </w:p>
        </w:tc>
      </w:tr>
      <w:tr w:rsidR="00435664" w14:paraId="4A648F7E" w14:textId="77777777" w:rsidTr="0009743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A648F79" w14:textId="77777777" w:rsidR="00435664" w:rsidRPr="00356CDA" w:rsidRDefault="0096361E" w:rsidP="00097438">
            <w:pPr>
              <w:pStyle w:val="SectionIndicatorHeaderText"/>
              <w:rPr>
                <w:rStyle w:val="IntenseEmphasis"/>
                <w:bCs w:val="0"/>
                <w:i w:val="0"/>
                <w:iCs w:val="0"/>
                <w:color w:val="FFFFFF" w:themeColor="background1"/>
              </w:rPr>
            </w:pPr>
            <w:r>
              <w:rPr>
                <w:rStyle w:val="IntenseEmphasis"/>
                <w:i w:val="0"/>
                <w:color w:val="FFFFFF" w:themeColor="background1"/>
              </w:rPr>
              <w:t>CM</w:t>
            </w:r>
            <w:r w:rsidR="00435664">
              <w:rPr>
                <w:rStyle w:val="IntenseEmphasis"/>
                <w:i w:val="0"/>
                <w:color w:val="FFFFFF" w:themeColor="background1"/>
              </w:rPr>
              <w:t xml:space="preserve"> 03</w:t>
            </w:r>
          </w:p>
        </w:tc>
        <w:tc>
          <w:tcPr>
            <w:tcW w:w="3402" w:type="dxa"/>
          </w:tcPr>
          <w:p w14:paraId="4A648F7A" w14:textId="77777777" w:rsidR="00435664" w:rsidRDefault="00435664"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F85F54">
              <w:rPr>
                <w:rStyle w:val="IntenseEmphasis"/>
                <w:i w:val="0"/>
                <w:color w:val="FFFFFF" w:themeColor="background1"/>
              </w:rPr>
              <w:t>TO REPORT</w:t>
            </w:r>
          </w:p>
          <w:p w14:paraId="4A648F7B" w14:textId="77777777" w:rsidR="00F85F54" w:rsidRPr="00356CDA" w:rsidRDefault="00F85F54"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NOT DISCLOSED</w:t>
            </w:r>
          </w:p>
        </w:tc>
        <w:tc>
          <w:tcPr>
            <w:tcW w:w="3302" w:type="dxa"/>
          </w:tcPr>
          <w:p w14:paraId="4A648F7C" w14:textId="77777777" w:rsidR="00435664" w:rsidRPr="00A57E01" w:rsidRDefault="00C443BE"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4A648F7D" w14:textId="77777777" w:rsidR="00435664" w:rsidRPr="00356CDA" w:rsidRDefault="00C443BE" w:rsidP="00097438">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7F" w14:textId="77777777" w:rsidR="00C443BE" w:rsidRDefault="00C443BE" w:rsidP="00C443BE">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1843"/>
        <w:gridCol w:w="1843"/>
        <w:gridCol w:w="2551"/>
      </w:tblGrid>
      <w:tr w:rsidR="00180010" w14:paraId="4A648F82" w14:textId="77777777" w:rsidTr="00D70CB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A648F80" w14:textId="77777777" w:rsidR="00180010" w:rsidRPr="00903B63" w:rsidRDefault="00180010" w:rsidP="00D70CB7">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CM 03</w:t>
            </w:r>
          </w:p>
        </w:tc>
        <w:tc>
          <w:tcPr>
            <w:tcW w:w="8080" w:type="dxa"/>
            <w:gridSpan w:val="4"/>
            <w:tcBorders>
              <w:top w:val="single" w:sz="4" w:space="0" w:color="0070C0"/>
              <w:bottom w:val="single" w:sz="4" w:space="0" w:color="0070C0"/>
              <w:right w:val="single" w:sz="4" w:space="0" w:color="0070C0"/>
            </w:tcBorders>
            <w:shd w:val="clear" w:color="auto" w:fill="0070C0"/>
          </w:tcPr>
          <w:p w14:paraId="4A648F81" w14:textId="77777777" w:rsidR="00180010" w:rsidRPr="00903B63" w:rsidRDefault="00180010" w:rsidP="00D70CB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80010" w14:paraId="4A648F85" w14:textId="77777777" w:rsidTr="00D70CB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A648F83" w14:textId="77777777" w:rsidR="00180010" w:rsidRDefault="00180010" w:rsidP="00D70CB7">
            <w:pPr>
              <w:pStyle w:val="INDICATORNUMBER"/>
              <w:rPr>
                <w:rStyle w:val="IntenseEmphasis"/>
                <w:b/>
                <w:bCs w:val="0"/>
                <w:i w:val="0"/>
                <w:iCs w:val="0"/>
                <w:color w:val="595959"/>
              </w:rPr>
            </w:pPr>
            <w:r>
              <w:rPr>
                <w:rStyle w:val="IntenseEmphasis"/>
                <w:b/>
                <w:bCs w:val="0"/>
                <w:i w:val="0"/>
                <w:iCs w:val="0"/>
                <w:color w:val="595959"/>
              </w:rPr>
              <w:t>CM 03.1</w:t>
            </w:r>
          </w:p>
        </w:tc>
        <w:tc>
          <w:tcPr>
            <w:tcW w:w="8080" w:type="dxa"/>
            <w:gridSpan w:val="4"/>
            <w:tcBorders>
              <w:top w:val="single" w:sz="4" w:space="0" w:color="0070C0"/>
              <w:bottom w:val="single" w:sz="4" w:space="0" w:color="A6A6A6" w:themeColor="background1" w:themeShade="A6"/>
              <w:right w:val="single" w:sz="4" w:space="0" w:color="0070C0"/>
            </w:tcBorders>
            <w:shd w:val="clear" w:color="auto" w:fill="DAEEF3" w:themeFill="accent5" w:themeFillTint="33"/>
          </w:tcPr>
          <w:p w14:paraId="4A648F84" w14:textId="77777777" w:rsidR="00180010" w:rsidRPr="003939E2" w:rsidRDefault="00411304" w:rsidP="00D70CB7">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t>P</w:t>
            </w:r>
            <w:r w:rsidR="00180010">
              <w:t>rovide a primary and secondary contact person.</w:t>
            </w:r>
          </w:p>
        </w:tc>
      </w:tr>
      <w:tr w:rsidR="00180010" w14:paraId="4A648F8B" w14:textId="77777777" w:rsidTr="00D70CB7">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0070C0"/>
              <w:right w:val="single" w:sz="4" w:space="0" w:color="7F7F7F" w:themeColor="text1" w:themeTint="80"/>
            </w:tcBorders>
            <w:vAlign w:val="top"/>
          </w:tcPr>
          <w:p w14:paraId="4A648F86" w14:textId="77777777" w:rsidR="00180010" w:rsidRDefault="00180010" w:rsidP="00D70CB7">
            <w:pPr>
              <w:pStyle w:val="INDICATORNUMBER"/>
              <w:rPr>
                <w:rStyle w:val="IntenseEmphasis"/>
                <w:b/>
                <w:bCs w:val="0"/>
                <w:i w:val="0"/>
                <w:iCs w:val="0"/>
                <w:color w:val="595959"/>
              </w:rPr>
            </w:pPr>
          </w:p>
        </w:tc>
        <w:tc>
          <w:tcPr>
            <w:tcW w:w="184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D9D9D9" w:themeColor="background1" w:themeShade="D9"/>
            </w:tcBorders>
            <w:shd w:val="clear" w:color="auto" w:fill="A6A6A6" w:themeFill="background1" w:themeFillShade="A6"/>
          </w:tcPr>
          <w:p w14:paraId="4A648F87"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8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A648F88"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First name</w:t>
            </w:r>
          </w:p>
        </w:tc>
        <w:tc>
          <w:tcPr>
            <w:tcW w:w="18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A648F89"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Surname</w:t>
            </w:r>
          </w:p>
        </w:tc>
        <w:tc>
          <w:tcPr>
            <w:tcW w:w="2551"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4A648F8A"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Email address</w:t>
            </w:r>
          </w:p>
        </w:tc>
      </w:tr>
      <w:tr w:rsidR="00180010" w14:paraId="4A648F91" w14:textId="77777777" w:rsidTr="00D70CB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7F7F7F" w:themeColor="text1" w:themeTint="80"/>
            </w:tcBorders>
            <w:shd w:val="clear" w:color="auto" w:fill="auto"/>
            <w:vAlign w:val="top"/>
          </w:tcPr>
          <w:p w14:paraId="4A648F8C" w14:textId="77777777" w:rsidR="00180010" w:rsidRDefault="00180010" w:rsidP="00D70CB7">
            <w:pPr>
              <w:pStyle w:val="INDICATORNUMBER"/>
              <w:rPr>
                <w:rStyle w:val="IntenseEmphasis"/>
                <w:b/>
                <w:bCs w:val="0"/>
                <w:i w:val="0"/>
                <w:iCs w:val="0"/>
                <w:color w:val="595959"/>
              </w:rPr>
            </w:pPr>
          </w:p>
        </w:tc>
        <w:tc>
          <w:tcPr>
            <w:tcW w:w="184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4A648F8D" w14:textId="77777777" w:rsidR="00180010" w:rsidRPr="00C443BE" w:rsidRDefault="00180010" w:rsidP="00D70CB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t>Primary contact</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8E" w14:textId="77777777" w:rsidR="00180010" w:rsidRPr="00C443BE" w:rsidRDefault="00180010" w:rsidP="00D70CB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8F" w14:textId="77777777" w:rsidR="00180010" w:rsidRPr="00C443BE" w:rsidRDefault="00180010" w:rsidP="00D70CB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648F90" w14:textId="77777777" w:rsidR="00180010" w:rsidRPr="00C443BE" w:rsidRDefault="00180010" w:rsidP="00D70CB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80010" w14:paraId="4A648F98" w14:textId="77777777" w:rsidTr="00D70CB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7F7F7F" w:themeColor="text1" w:themeTint="80"/>
            </w:tcBorders>
            <w:shd w:val="clear" w:color="auto" w:fill="auto"/>
            <w:vAlign w:val="top"/>
          </w:tcPr>
          <w:p w14:paraId="4A648F92" w14:textId="77777777" w:rsidR="00180010" w:rsidRDefault="00180010" w:rsidP="00D70CB7">
            <w:pPr>
              <w:pStyle w:val="INDICATORNUMBER"/>
              <w:rPr>
                <w:rStyle w:val="IntenseEmphasis"/>
                <w:b/>
                <w:bCs w:val="0"/>
                <w:i w:val="0"/>
                <w:iCs w:val="0"/>
                <w:color w:val="595959"/>
              </w:rPr>
            </w:pPr>
          </w:p>
        </w:tc>
        <w:tc>
          <w:tcPr>
            <w:tcW w:w="184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4A648F93" w14:textId="77777777" w:rsidR="00180010" w:rsidRDefault="00180010" w:rsidP="00D70CB7">
            <w:pPr>
              <w:pStyle w:val="INDICATORTEXT"/>
              <w:cnfStyle w:val="000000000000" w:firstRow="0" w:lastRow="0" w:firstColumn="0" w:lastColumn="0" w:oddVBand="0" w:evenVBand="0" w:oddHBand="0" w:evenHBand="0" w:firstRowFirstColumn="0" w:firstRowLastColumn="0" w:lastRowFirstColumn="0" w:lastRowLastColumn="0"/>
            </w:pPr>
            <w:r>
              <w:t>Secondary contact</w:t>
            </w:r>
          </w:p>
          <w:p w14:paraId="4A648F94" w14:textId="77777777" w:rsidR="00180010" w:rsidRPr="00C443BE" w:rsidRDefault="00411304"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91F46">
              <w:rPr>
                <w:caps/>
                <w:color w:val="0082C8"/>
                <w:szCs w:val="18"/>
              </w:rPr>
              <w:t>[Optional]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95"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96"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648F97"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4A648F99" w14:textId="77777777" w:rsidR="00180010" w:rsidRDefault="00180010" w:rsidP="00C443BE">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4D74B2" w14:paraId="4A648F9C" w14:textId="77777777" w:rsidTr="0009743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A648F9A" w14:textId="77777777" w:rsidR="004D74B2" w:rsidRPr="00DC20FA" w:rsidRDefault="00F85D43" w:rsidP="00097438">
            <w:pPr>
              <w:pStyle w:val="SectionIndicatorHeaderText"/>
              <w:rPr>
                <w:rStyle w:val="IntenseEmphasis"/>
                <w:b w:val="0"/>
                <w:bCs w:val="0"/>
                <w:i w:val="0"/>
                <w:iCs w:val="0"/>
                <w:color w:val="FFFFFF" w:themeColor="background1"/>
              </w:rPr>
            </w:pPr>
            <w:r>
              <w:rPr>
                <w:rStyle w:val="IntenseEmphasis"/>
                <w:b w:val="0"/>
                <w:i w:val="0"/>
                <w:color w:val="FFFFFF" w:themeColor="background1"/>
              </w:rPr>
              <w:t>CM</w:t>
            </w:r>
            <w:r w:rsidR="004D74B2">
              <w:rPr>
                <w:rStyle w:val="IntenseEmphasis"/>
                <w:b w:val="0"/>
                <w:i w:val="0"/>
                <w:color w:val="FFFFFF" w:themeColor="background1"/>
              </w:rPr>
              <w:t xml:space="preserve"> 03</w:t>
            </w:r>
          </w:p>
        </w:tc>
        <w:tc>
          <w:tcPr>
            <w:tcW w:w="8037" w:type="dxa"/>
            <w:tcBorders>
              <w:top w:val="single" w:sz="4" w:space="0" w:color="0082C8"/>
              <w:bottom w:val="single" w:sz="4" w:space="0" w:color="7F7F7F" w:themeColor="text1" w:themeTint="80"/>
            </w:tcBorders>
          </w:tcPr>
          <w:p w14:paraId="4A648F9B" w14:textId="77777777" w:rsidR="004D74B2" w:rsidRPr="00DC20FA" w:rsidRDefault="004D74B2" w:rsidP="0009743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D74B2" w:rsidRPr="00D5451C" w14:paraId="4A648F9F" w14:textId="77777777" w:rsidTr="004D74B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vAlign w:val="top"/>
          </w:tcPr>
          <w:p w14:paraId="4A648F9D" w14:textId="77777777" w:rsidR="004D74B2" w:rsidRPr="000D72DF" w:rsidRDefault="00F85D43" w:rsidP="00097438">
            <w:pPr>
              <w:pStyle w:val="INDICATORNUMBER"/>
              <w:rPr>
                <w:rStyle w:val="IntenseEmphasis"/>
                <w:b/>
                <w:bCs w:val="0"/>
                <w:i w:val="0"/>
                <w:iCs w:val="0"/>
              </w:rPr>
            </w:pPr>
            <w:r>
              <w:rPr>
                <w:rStyle w:val="IntenseEmphasis"/>
                <w:b/>
                <w:bCs w:val="0"/>
                <w:i w:val="0"/>
                <w:iCs w:val="0"/>
                <w:color w:val="595959"/>
              </w:rPr>
              <w:t>CM</w:t>
            </w:r>
            <w:r w:rsidR="004D74B2">
              <w:rPr>
                <w:rStyle w:val="IntenseEmphasis"/>
                <w:b/>
                <w:bCs w:val="0"/>
                <w:i w:val="0"/>
                <w:iCs w:val="0"/>
                <w:color w:val="595959"/>
              </w:rPr>
              <w:t xml:space="preserve"> 03</w:t>
            </w:r>
          </w:p>
        </w:tc>
        <w:tc>
          <w:tcPr>
            <w:tcW w:w="8037" w:type="dxa"/>
            <w:tcBorders>
              <w:top w:val="single" w:sz="4" w:space="0" w:color="7F7F7F" w:themeColor="text1" w:themeTint="80"/>
              <w:bottom w:val="single" w:sz="4" w:space="0" w:color="0070C0"/>
            </w:tcBorders>
            <w:shd w:val="clear" w:color="auto" w:fill="auto"/>
            <w:vAlign w:val="top"/>
          </w:tcPr>
          <w:p w14:paraId="4A648F9E" w14:textId="77777777" w:rsidR="004D74B2" w:rsidRPr="00665974" w:rsidRDefault="00180010" w:rsidP="000E1007">
            <w:pPr>
              <w:pStyle w:val="INDICATORTEXT"/>
              <w:cnfStyle w:val="000000100000" w:firstRow="0" w:lastRow="0" w:firstColumn="0" w:lastColumn="0" w:oddVBand="0" w:evenVBand="0" w:oddHBand="1" w:evenHBand="0" w:firstRowFirstColumn="0" w:firstRowLastColumn="0" w:lastRowFirstColumn="0" w:lastRowLastColumn="0"/>
            </w:pPr>
            <w:r>
              <w:t>These people will be contacted in case of any queries around the reported information and will receive all f</w:t>
            </w:r>
            <w:r w:rsidR="000E1007">
              <w:t>ollow up information about the R</w:t>
            </w:r>
            <w:r>
              <w:t xml:space="preserve">eporting and </w:t>
            </w:r>
            <w:r w:rsidR="000E1007">
              <w:t>A</w:t>
            </w:r>
            <w:r>
              <w:t>ssessment process.</w:t>
            </w:r>
          </w:p>
        </w:tc>
      </w:tr>
    </w:tbl>
    <w:p w14:paraId="4A648FA0" w14:textId="77777777" w:rsidR="00B148B5" w:rsidRDefault="00B148B5" w:rsidP="00B148B5">
      <w:pPr>
        <w:rPr>
          <w:rFonts w:eastAsia="Times New Roman"/>
          <w:color w:val="595959"/>
          <w:sz w:val="18"/>
          <w:szCs w:val="18"/>
        </w:rPr>
      </w:pPr>
    </w:p>
    <w:p w14:paraId="4A648FA1" w14:textId="77777777" w:rsidR="00B148B5" w:rsidRDefault="00B148B5" w:rsidP="005D46D5">
      <w:r>
        <w:br w:type="page"/>
      </w:r>
    </w:p>
    <w:tbl>
      <w:tblPr>
        <w:tblStyle w:val="SectionHeader"/>
        <w:tblW w:w="9129" w:type="dxa"/>
        <w:tblLook w:val="0660" w:firstRow="1" w:lastRow="1" w:firstColumn="0" w:lastColumn="0" w:noHBand="1" w:noVBand="1"/>
      </w:tblPr>
      <w:tblGrid>
        <w:gridCol w:w="9129"/>
      </w:tblGrid>
      <w:tr w:rsidR="00B148B5" w14:paraId="4A648FA3" w14:textId="77777777" w:rsidTr="00097438">
        <w:trPr>
          <w:cnfStyle w:val="100000000000" w:firstRow="1" w:lastRow="0" w:firstColumn="0" w:lastColumn="0" w:oddVBand="0" w:evenVBand="0" w:oddHBand="0" w:evenHBand="0" w:firstRowFirstColumn="0" w:firstRowLastColumn="0" w:lastRowFirstColumn="0" w:lastRowLastColumn="0"/>
        </w:trPr>
        <w:tc>
          <w:tcPr>
            <w:tcW w:w="9129" w:type="dxa"/>
          </w:tcPr>
          <w:p w14:paraId="4A648FA2" w14:textId="77777777" w:rsidR="00B148B5" w:rsidRDefault="00B148B5" w:rsidP="00097438">
            <w:pPr>
              <w:widowControl/>
              <w:autoSpaceDE/>
              <w:autoSpaceDN/>
              <w:adjustRightInd/>
              <w:spacing w:after="0" w:line="240" w:lineRule="auto"/>
              <w:rPr>
                <w:rStyle w:val="IntenseEmphasis"/>
                <w:b/>
                <w:bCs w:val="0"/>
                <w:i w:val="0"/>
                <w:iCs w:val="0"/>
              </w:rPr>
            </w:pPr>
            <w:r>
              <w:lastRenderedPageBreak/>
              <w:t>SECTION</w:t>
            </w:r>
          </w:p>
        </w:tc>
      </w:tr>
      <w:tr w:rsidR="00B148B5" w14:paraId="4A648FA5" w14:textId="77777777" w:rsidTr="00097438">
        <w:trPr>
          <w:cnfStyle w:val="010000000000" w:firstRow="0" w:lastRow="1" w:firstColumn="0" w:lastColumn="0" w:oddVBand="0" w:evenVBand="0" w:oddHBand="0" w:evenHBand="0" w:firstRowFirstColumn="0" w:firstRowLastColumn="0" w:lastRowFirstColumn="0" w:lastRowLastColumn="0"/>
        </w:trPr>
        <w:tc>
          <w:tcPr>
            <w:tcW w:w="9129" w:type="dxa"/>
          </w:tcPr>
          <w:p w14:paraId="4A648FA4" w14:textId="77777777" w:rsidR="00B148B5" w:rsidRPr="00BF74E2" w:rsidRDefault="00B148B5" w:rsidP="00097438">
            <w:pPr>
              <w:pStyle w:val="Heading2"/>
              <w:outlineLvl w:val="1"/>
              <w:rPr>
                <w:rStyle w:val="IntenseEmphasis"/>
                <w:i w:val="0"/>
                <w:iCs w:val="0"/>
                <w:color w:val="008CD0"/>
              </w:rPr>
            </w:pPr>
            <w:bookmarkStart w:id="8" w:name="_Toc368061961"/>
            <w:r>
              <w:t>Final review and submission</w:t>
            </w:r>
            <w:bookmarkEnd w:id="8"/>
          </w:p>
        </w:tc>
      </w:tr>
    </w:tbl>
    <w:p w14:paraId="4A648FA6" w14:textId="77777777" w:rsidR="00B148B5" w:rsidRDefault="00B148B5" w:rsidP="000E3E7E">
      <w:pPr>
        <w:pStyle w:val="INDICATORNUMBER"/>
        <w:spacing w:before="100" w:after="0"/>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D7EB6" w14:paraId="4A648FAB" w14:textId="77777777" w:rsidTr="00097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A7" w14:textId="77777777" w:rsidR="00FD7EB6" w:rsidRPr="00356CDA" w:rsidRDefault="00FD7EB6" w:rsidP="00097438">
            <w:pPr>
              <w:widowControl/>
              <w:autoSpaceDE/>
              <w:autoSpaceDN/>
              <w:adjustRightInd/>
              <w:spacing w:after="0" w:line="240" w:lineRule="auto"/>
              <w:rPr>
                <w:rStyle w:val="IntenseEmphasis"/>
                <w:b w:val="0"/>
                <w:bCs w:val="0"/>
                <w:iCs w:val="0"/>
                <w:color w:val="FFFFFF" w:themeColor="background1"/>
              </w:rPr>
            </w:pPr>
          </w:p>
        </w:tc>
        <w:tc>
          <w:tcPr>
            <w:tcW w:w="3402" w:type="dxa"/>
          </w:tcPr>
          <w:p w14:paraId="4A648FA8" w14:textId="77777777" w:rsidR="00FD7EB6" w:rsidRPr="00356CDA" w:rsidRDefault="00FD7EB6"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A648FA9" w14:textId="77777777" w:rsidR="00FD7EB6" w:rsidRPr="00356CDA" w:rsidRDefault="00FD7EB6"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FAA" w14:textId="77777777" w:rsidR="00FD7EB6" w:rsidRPr="00356CDA" w:rsidRDefault="00FD7EB6" w:rsidP="00097438">
            <w:pPr>
              <w:widowControl/>
              <w:autoSpaceDE/>
              <w:autoSpaceDN/>
              <w:adjustRightInd/>
              <w:spacing w:after="0" w:line="240" w:lineRule="auto"/>
              <w:rPr>
                <w:rStyle w:val="IntenseEmphasis"/>
                <w:b w:val="0"/>
                <w:bCs w:val="0"/>
                <w:iCs w:val="0"/>
                <w:color w:val="FFFFFF" w:themeColor="background1"/>
              </w:rPr>
            </w:pPr>
            <w:r w:rsidRPr="00356CDA">
              <w:t>Principle</w:t>
            </w:r>
          </w:p>
        </w:tc>
      </w:tr>
      <w:tr w:rsidR="00FD7EB6" w14:paraId="4A648FB1" w14:textId="77777777" w:rsidTr="0009743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A648FAC" w14:textId="77777777" w:rsidR="00FD7EB6" w:rsidRPr="00356CDA" w:rsidRDefault="001B1EB9" w:rsidP="00FD7EB6">
            <w:pPr>
              <w:pStyle w:val="SectionIndicatorHeaderText"/>
              <w:rPr>
                <w:rStyle w:val="IntenseEmphasis"/>
                <w:bCs w:val="0"/>
                <w:i w:val="0"/>
                <w:iCs w:val="0"/>
                <w:color w:val="FFFFFF" w:themeColor="background1"/>
              </w:rPr>
            </w:pPr>
            <w:r>
              <w:rPr>
                <w:rStyle w:val="IntenseEmphasis"/>
                <w:i w:val="0"/>
                <w:color w:val="FFFFFF" w:themeColor="background1"/>
              </w:rPr>
              <w:t>CM</w:t>
            </w:r>
            <w:r w:rsidR="00FD7EB6">
              <w:rPr>
                <w:rStyle w:val="IntenseEmphasis"/>
                <w:i w:val="0"/>
                <w:color w:val="FFFFFF" w:themeColor="background1"/>
              </w:rPr>
              <w:t xml:space="preserve"> 0</w:t>
            </w:r>
            <w:r>
              <w:rPr>
                <w:rStyle w:val="IntenseEmphasis"/>
                <w:i w:val="0"/>
                <w:color w:val="FFFFFF" w:themeColor="background1"/>
              </w:rPr>
              <w:t>4</w:t>
            </w:r>
          </w:p>
        </w:tc>
        <w:tc>
          <w:tcPr>
            <w:tcW w:w="3402" w:type="dxa"/>
          </w:tcPr>
          <w:p w14:paraId="4A648FAD" w14:textId="77777777" w:rsidR="00F85F54" w:rsidRDefault="00FD7EB6"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F85F54">
              <w:rPr>
                <w:rStyle w:val="IntenseEmphasis"/>
                <w:i w:val="0"/>
                <w:color w:val="FFFFFF" w:themeColor="background1"/>
              </w:rPr>
              <w:t>TO REPORT</w:t>
            </w:r>
          </w:p>
          <w:p w14:paraId="4A648FAE" w14:textId="77777777" w:rsidR="00FD7EB6" w:rsidRPr="00356CDA" w:rsidRDefault="00F85F54"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NOT DISCLOSED</w:t>
            </w:r>
          </w:p>
        </w:tc>
        <w:tc>
          <w:tcPr>
            <w:tcW w:w="3302" w:type="dxa"/>
          </w:tcPr>
          <w:p w14:paraId="4A648FAF" w14:textId="77777777" w:rsidR="00FD7EB6" w:rsidRPr="00A57E01" w:rsidRDefault="00FD7EB6"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4A648FB0" w14:textId="77777777" w:rsidR="00FD7EB6" w:rsidRPr="00356CDA" w:rsidRDefault="00FD7EB6" w:rsidP="00097438">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B2" w14:textId="77777777" w:rsidR="00FD7EB6" w:rsidRDefault="00FD7EB6" w:rsidP="000E3E7E">
      <w:pPr>
        <w:pStyle w:val="INDICATORNUMBER"/>
        <w:spacing w:before="100" w:after="0"/>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1B1EB9" w14:paraId="4A648FB5" w14:textId="77777777" w:rsidTr="001B1E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hideMark/>
          </w:tcPr>
          <w:p w14:paraId="4A648FB3" w14:textId="77777777" w:rsidR="001B1EB9" w:rsidRPr="001B1EB9" w:rsidRDefault="001B1EB9" w:rsidP="00B0185F">
            <w:pPr>
              <w:pStyle w:val="SectionIndicatorHeaderText"/>
              <w:rPr>
                <w:rStyle w:val="IntenseEmphasis"/>
                <w:i w:val="0"/>
                <w:color w:val="FFFFFF" w:themeColor="background1"/>
                <w:sz w:val="20"/>
                <w:szCs w:val="20"/>
              </w:rPr>
            </w:pPr>
            <w:r>
              <w:rPr>
                <w:rStyle w:val="IntenseEmphasis"/>
                <w:i w:val="0"/>
                <w:color w:val="FFFFFF" w:themeColor="background1"/>
                <w:sz w:val="20"/>
                <w:szCs w:val="20"/>
              </w:rPr>
              <w:t>CM</w:t>
            </w:r>
            <w:r w:rsidRPr="001B1EB9">
              <w:rPr>
                <w:rStyle w:val="IntenseEmphasis"/>
                <w:i w:val="0"/>
                <w:color w:val="FFFFFF" w:themeColor="background1"/>
                <w:sz w:val="20"/>
                <w:szCs w:val="20"/>
              </w:rPr>
              <w:t xml:space="preserve"> </w:t>
            </w:r>
            <w:r w:rsidR="00B0185F" w:rsidRPr="001B1EB9">
              <w:rPr>
                <w:rStyle w:val="IntenseEmphasis"/>
                <w:i w:val="0"/>
                <w:color w:val="FFFFFF" w:themeColor="background1"/>
                <w:sz w:val="20"/>
                <w:szCs w:val="20"/>
              </w:rPr>
              <w:t>0</w:t>
            </w:r>
            <w:r w:rsidR="00B0185F">
              <w:rPr>
                <w:rStyle w:val="IntenseEmphasis"/>
                <w:i w:val="0"/>
                <w:color w:val="FFFFFF" w:themeColor="background1"/>
                <w:sz w:val="20"/>
                <w:szCs w:val="20"/>
              </w:rPr>
              <w:t>4</w:t>
            </w:r>
            <w:r w:rsidR="00B0185F" w:rsidRPr="001B1EB9">
              <w:rPr>
                <w:rStyle w:val="IntenseEmphasis"/>
                <w:i w:val="0"/>
                <w:color w:val="FFFFFF" w:themeColor="background1"/>
                <w:sz w:val="20"/>
                <w:szCs w:val="20"/>
              </w:rPr>
              <w:t xml:space="preserve"> </w:t>
            </w:r>
          </w:p>
        </w:tc>
        <w:tc>
          <w:tcPr>
            <w:tcW w:w="8080" w:type="dxa"/>
            <w:gridSpan w:val="2"/>
            <w:tcBorders>
              <w:top w:val="single" w:sz="4" w:space="0" w:color="0070C0"/>
              <w:bottom w:val="single" w:sz="4" w:space="0" w:color="0070C0"/>
              <w:right w:val="single" w:sz="4" w:space="0" w:color="0070C0"/>
            </w:tcBorders>
            <w:shd w:val="clear" w:color="auto" w:fill="0070C0"/>
            <w:hideMark/>
          </w:tcPr>
          <w:p w14:paraId="4A648FB4" w14:textId="77777777" w:rsidR="001B1EB9" w:rsidRPr="001B1EB9" w:rsidRDefault="001B1EB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sz w:val="20"/>
                <w:szCs w:val="20"/>
              </w:rPr>
            </w:pPr>
            <w:r w:rsidRPr="001B1EB9">
              <w:rPr>
                <w:rStyle w:val="IntenseEmphasis"/>
                <w:b/>
                <w:i w:val="0"/>
                <w:color w:val="FFFFFF" w:themeColor="background1"/>
                <w:sz w:val="20"/>
                <w:szCs w:val="20"/>
              </w:rPr>
              <w:t>INDICATOR</w:t>
            </w:r>
          </w:p>
        </w:tc>
      </w:tr>
      <w:tr w:rsidR="001B1EB9" w14:paraId="4A648FBB" w14:textId="77777777" w:rsidTr="001B1EB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hideMark/>
          </w:tcPr>
          <w:p w14:paraId="4A648FB6" w14:textId="77777777" w:rsidR="001B1EB9" w:rsidRDefault="001B1EB9">
            <w:pPr>
              <w:pStyle w:val="INDICATORNUMBER"/>
              <w:rPr>
                <w:rStyle w:val="IntenseEmphasis"/>
                <w:lang w:eastAsia="en-US"/>
              </w:rPr>
            </w:pPr>
            <w:r>
              <w:rPr>
                <w:rStyle w:val="IntenseEmphasis"/>
                <w:b/>
                <w:bCs w:val="0"/>
                <w:i w:val="0"/>
                <w:iCs w:val="0"/>
                <w:color w:val="595959"/>
              </w:rPr>
              <w:t>CM 04</w:t>
            </w:r>
            <w:r w:rsidRPr="001B1EB9">
              <w:rPr>
                <w:rStyle w:val="IntenseEmphasis"/>
                <w:b/>
                <w:bCs w:val="0"/>
                <w:i w:val="0"/>
                <w:iCs w:val="0"/>
                <w:color w:val="595959"/>
              </w:rPr>
              <w:t>.1</w:t>
            </w:r>
          </w:p>
        </w:tc>
        <w:tc>
          <w:tcPr>
            <w:tcW w:w="8080" w:type="dxa"/>
            <w:gridSpan w:val="2"/>
            <w:tcBorders>
              <w:top w:val="single" w:sz="4" w:space="0" w:color="0070C0"/>
              <w:left w:val="nil"/>
              <w:bottom w:val="single" w:sz="4" w:space="0" w:color="0070C0"/>
              <w:right w:val="single" w:sz="4" w:space="0" w:color="0070C0"/>
            </w:tcBorders>
            <w:shd w:val="clear" w:color="auto" w:fill="DAEEF3" w:themeFill="accent5" w:themeFillTint="33"/>
            <w:hideMark/>
          </w:tcPr>
          <w:p w14:paraId="4A648FB7" w14:textId="77777777" w:rsidR="001B1EB9" w:rsidRDefault="001B1EB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Thank you for completing the PRI </w:t>
            </w:r>
            <w:r w:rsidR="000E1007">
              <w:rPr>
                <w:bCs/>
                <w:szCs w:val="18"/>
              </w:rPr>
              <w:t>r</w:t>
            </w:r>
            <w:r>
              <w:rPr>
                <w:bCs/>
                <w:szCs w:val="18"/>
              </w:rPr>
              <w:t xml:space="preserve">eporting </w:t>
            </w:r>
            <w:r w:rsidR="000E1007">
              <w:rPr>
                <w:bCs/>
                <w:szCs w:val="18"/>
              </w:rPr>
              <w:t>f</w:t>
            </w:r>
            <w:r>
              <w:rPr>
                <w:bCs/>
                <w:szCs w:val="18"/>
              </w:rPr>
              <w:t xml:space="preserve">ramework. </w:t>
            </w:r>
          </w:p>
          <w:p w14:paraId="4A648FB8" w14:textId="77777777" w:rsidR="001B1EB9" w:rsidRDefault="001B1EB9" w:rsidP="007D1D1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Click the link below to </w:t>
            </w:r>
            <w:r w:rsidR="000E1007">
              <w:rPr>
                <w:bCs/>
                <w:szCs w:val="18"/>
              </w:rPr>
              <w:t>review</w:t>
            </w:r>
            <w:r>
              <w:rPr>
                <w:bCs/>
                <w:szCs w:val="18"/>
              </w:rPr>
              <w:t xml:space="preserve"> how your reported information will be presented in your RI Transparency Report.</w:t>
            </w:r>
            <w:r w:rsidR="007D1D1F">
              <w:rPr>
                <w:bCs/>
                <w:szCs w:val="18"/>
              </w:rPr>
              <w:t xml:space="preserve"> </w:t>
            </w:r>
            <w:r w:rsidR="006F462B">
              <w:rPr>
                <w:bCs/>
                <w:szCs w:val="18"/>
              </w:rPr>
              <w:t>The RI Transparency Report</w:t>
            </w:r>
            <w:r w:rsidR="00CD1F6B">
              <w:rPr>
                <w:bCs/>
                <w:szCs w:val="18"/>
              </w:rPr>
              <w:t xml:space="preserve"> will be</w:t>
            </w:r>
            <w:r w:rsidR="007D1D1F">
              <w:rPr>
                <w:bCs/>
                <w:szCs w:val="18"/>
              </w:rPr>
              <w:t xml:space="preserve"> publicly disclosed</w:t>
            </w:r>
            <w:r w:rsidR="00CD1F6B">
              <w:rPr>
                <w:bCs/>
                <w:szCs w:val="18"/>
              </w:rPr>
              <w:t>.</w:t>
            </w:r>
          </w:p>
          <w:p w14:paraId="4A648FB9" w14:textId="77777777" w:rsidR="001B1EB9" w:rsidRDefault="001B1EB9">
            <w:pPr>
              <w:pStyle w:val="INDICATORTEXT"/>
              <w:jc w:val="both"/>
              <w:cnfStyle w:val="000000100000" w:firstRow="0" w:lastRow="0" w:firstColumn="0" w:lastColumn="0" w:oddVBand="0" w:evenVBand="0" w:oddHBand="1" w:evenHBand="0" w:firstRowFirstColumn="0" w:firstRowLastColumn="0" w:lastRowFirstColumn="0" w:lastRowLastColumn="0"/>
              <w:rPr>
                <w:rFonts w:cstheme="minorBidi"/>
                <w:noProof/>
              </w:rPr>
            </w:pPr>
            <w:r>
              <w:rPr>
                <w:rFonts w:cstheme="minorBidi"/>
                <w:noProof/>
              </w:rPr>
              <w:t xml:space="preserve">If you have responded incorrectly to </w:t>
            </w:r>
            <w:r w:rsidR="00CD1F6B">
              <w:rPr>
                <w:rFonts w:cstheme="minorBidi"/>
                <w:noProof/>
              </w:rPr>
              <w:t>any</w:t>
            </w:r>
            <w:r>
              <w:rPr>
                <w:rFonts w:cstheme="minorBidi"/>
                <w:noProof/>
              </w:rPr>
              <w:t xml:space="preserve"> indicators, please return to these indicators in the Online Reporting Tool and adjust accordingly.</w:t>
            </w:r>
          </w:p>
          <w:p w14:paraId="4A648FBA" w14:textId="77777777" w:rsidR="00704776" w:rsidRPr="00CD1F6B" w:rsidRDefault="00903CAD" w:rsidP="00CD1F6B">
            <w:pPr>
              <w:pStyle w:val="INDICATORTEXT"/>
              <w:jc w:val="both"/>
              <w:cnfStyle w:val="000000100000" w:firstRow="0" w:lastRow="0" w:firstColumn="0" w:lastColumn="0" w:oddVBand="0" w:evenVBand="0" w:oddHBand="1" w:evenHBand="0" w:firstRowFirstColumn="0" w:firstRowLastColumn="0" w:lastRowFirstColumn="0" w:lastRowLastColumn="0"/>
              <w:rPr>
                <w:b/>
                <w:bCs/>
                <w:szCs w:val="18"/>
              </w:rPr>
            </w:pPr>
            <w:r>
              <w:rPr>
                <w:b/>
                <w:bCs/>
                <w:szCs w:val="18"/>
              </w:rPr>
              <w:t>[</w:t>
            </w:r>
            <w:r w:rsidR="001B1EB9">
              <w:rPr>
                <w:b/>
                <w:bCs/>
                <w:szCs w:val="18"/>
              </w:rPr>
              <w:t>REVIEW YOUR RI TRANSPARENCY REPORT</w:t>
            </w:r>
            <w:r>
              <w:rPr>
                <w:b/>
                <w:bCs/>
                <w:szCs w:val="18"/>
              </w:rPr>
              <w:t>]</w:t>
            </w:r>
          </w:p>
        </w:tc>
      </w:tr>
      <w:tr w:rsidR="006146B4" w14:paraId="4A648FBF" w14:textId="77777777" w:rsidTr="00640950">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hideMark/>
          </w:tcPr>
          <w:p w14:paraId="4A648FBC" w14:textId="77777777" w:rsidR="006146B4" w:rsidRDefault="006146B4">
            <w:pPr>
              <w:pStyle w:val="INDICATORNUMBER"/>
              <w:rPr>
                <w:rStyle w:val="IntenseEmphasis"/>
                <w:b/>
                <w:bCs w:val="0"/>
                <w:i w:val="0"/>
                <w:iCs w:val="0"/>
                <w:lang w:eastAsia="en-US"/>
              </w:rPr>
            </w:pPr>
            <w:r>
              <w:rPr>
                <w:rStyle w:val="IntenseEmphasis"/>
                <w:b/>
                <w:bCs w:val="0"/>
                <w:i w:val="0"/>
                <w:iCs w:val="0"/>
                <w:color w:val="595959"/>
              </w:rPr>
              <w:t>CM 04</w:t>
            </w:r>
            <w:r w:rsidRPr="001B1EB9">
              <w:rPr>
                <w:rStyle w:val="IntenseEmphasis"/>
                <w:b/>
                <w:bCs w:val="0"/>
                <w:i w:val="0"/>
                <w:iCs w:val="0"/>
                <w:color w:val="595959"/>
              </w:rPr>
              <w:t>.2</w:t>
            </w:r>
          </w:p>
        </w:tc>
        <w:tc>
          <w:tcPr>
            <w:tcW w:w="8080" w:type="dxa"/>
            <w:gridSpan w:val="2"/>
            <w:tcBorders>
              <w:top w:val="single" w:sz="4" w:space="0" w:color="0070C0"/>
              <w:left w:val="nil"/>
              <w:bottom w:val="single" w:sz="4" w:space="0" w:color="595959"/>
              <w:right w:val="single" w:sz="4" w:space="0" w:color="0070C0"/>
            </w:tcBorders>
            <w:shd w:val="clear" w:color="auto" w:fill="DAEEF3" w:themeFill="accent5" w:themeFillTint="33"/>
            <w:hideMark/>
          </w:tcPr>
          <w:p w14:paraId="4A648FBD" w14:textId="77777777" w:rsidR="006146B4" w:rsidRDefault="006146B4" w:rsidP="001E0C9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Indicate whether you give PRI permission to publish any information you have marked as public, as well as the mandatory to disclose indicators.   </w:t>
            </w:r>
          </w:p>
          <w:p w14:paraId="4A648FBE" w14:textId="77777777" w:rsidR="006146B4" w:rsidRDefault="006146B4" w:rsidP="002348E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Once your report is submitted, you will not be able to modify your responses and information you have marked as public will automatically be published on the PRI website. </w:t>
            </w:r>
          </w:p>
        </w:tc>
      </w:tr>
      <w:tr w:rsidR="006146B4" w14:paraId="4A648FC4" w14:textId="77777777" w:rsidTr="0064095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hideMark/>
          </w:tcPr>
          <w:p w14:paraId="4A648FC0" w14:textId="77777777" w:rsidR="006146B4" w:rsidRDefault="006146B4">
            <w:pPr>
              <w:widowControl/>
              <w:autoSpaceDE/>
              <w:autoSpaceDN/>
              <w:adjustRightInd/>
              <w:spacing w:before="0" w:after="0" w:line="240" w:lineRule="auto"/>
              <w:rPr>
                <w:rStyle w:val="IntenseEmphasis"/>
                <w:bCs w:val="0"/>
                <w:i w:val="0"/>
                <w:iCs w:val="0"/>
                <w:sz w:val="18"/>
                <w:szCs w:val="18"/>
                <w:lang w:eastAsia="en-US"/>
              </w:rPr>
            </w:pPr>
          </w:p>
        </w:tc>
        <w:tc>
          <w:tcPr>
            <w:tcW w:w="4040" w:type="dxa"/>
            <w:tcBorders>
              <w:top w:val="nil"/>
              <w:left w:val="nil"/>
              <w:bottom w:val="single" w:sz="4" w:space="0" w:color="0070C0"/>
              <w:right w:val="single" w:sz="4" w:space="0" w:color="0070C0"/>
            </w:tcBorders>
            <w:shd w:val="clear" w:color="auto" w:fill="FFFFFF" w:themeFill="background1"/>
            <w:vAlign w:val="top"/>
            <w:hideMark/>
          </w:tcPr>
          <w:p w14:paraId="4A648FC1" w14:textId="77777777" w:rsidR="006146B4" w:rsidRDefault="006146B4" w:rsidP="00785A54">
            <w:pPr>
              <w:pStyle w:val="INDICATORTEXT"/>
              <w:cnfStyle w:val="000000100000" w:firstRow="0" w:lastRow="0" w:firstColumn="0" w:lastColumn="0" w:oddVBand="0" w:evenVBand="0" w:oddHBand="1" w:evenHBand="0" w:firstRowFirstColumn="0" w:firstRowLastColumn="0" w:lastRowFirstColumn="0" w:lastRowLastColumn="0"/>
              <w:rPr>
                <w:bCs/>
                <w:szCs w:val="18"/>
                <w:lang w:eastAsia="en-US"/>
              </w:rPr>
            </w:pPr>
            <w:r>
              <w:rPr>
                <w:bCs/>
                <w:szCs w:val="18"/>
              </w:rPr>
              <w:sym w:font="Wingdings" w:char="F071"/>
            </w:r>
            <w:r>
              <w:rPr>
                <w:bCs/>
                <w:szCs w:val="18"/>
              </w:rPr>
              <w:t xml:space="preserve"> I give the PRI permission to publish any information I have marked as public. </w:t>
            </w:r>
          </w:p>
        </w:tc>
        <w:tc>
          <w:tcPr>
            <w:tcW w:w="4040" w:type="dxa"/>
            <w:tcBorders>
              <w:top w:val="nil"/>
              <w:left w:val="nil"/>
              <w:bottom w:val="single" w:sz="4" w:space="0" w:color="0070C0"/>
              <w:right w:val="single" w:sz="4" w:space="0" w:color="0070C0"/>
            </w:tcBorders>
            <w:shd w:val="clear" w:color="auto" w:fill="FFFFFF" w:themeFill="background1"/>
            <w:vAlign w:val="top"/>
            <w:hideMark/>
          </w:tcPr>
          <w:p w14:paraId="4A648FC2" w14:textId="77777777" w:rsidR="006146B4" w:rsidRDefault="006146B4" w:rsidP="002732F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831914">
              <w:sym w:font="Wingdings" w:char="F06D"/>
            </w:r>
            <w:r w:rsidR="0041414C">
              <w:rPr>
                <w:bCs/>
                <w:szCs w:val="18"/>
              </w:rPr>
              <w:t xml:space="preserve"> Immediately (within 4</w:t>
            </w:r>
            <w:r>
              <w:rPr>
                <w:bCs/>
                <w:szCs w:val="18"/>
              </w:rPr>
              <w:t xml:space="preserve"> weeks)</w:t>
            </w:r>
          </w:p>
          <w:p w14:paraId="4A648FC3" w14:textId="68294A1E" w:rsidR="006146B4" w:rsidRDefault="006146B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831914">
              <w:sym w:font="Wingdings" w:char="F06D"/>
            </w:r>
            <w:r>
              <w:rPr>
                <w:bCs/>
                <w:szCs w:val="18"/>
              </w:rPr>
              <w:t xml:space="preserve"> In June 201</w:t>
            </w:r>
            <w:r w:rsidR="001742C6">
              <w:rPr>
                <w:bCs/>
                <w:szCs w:val="18"/>
              </w:rPr>
              <w:t>5</w:t>
            </w:r>
          </w:p>
        </w:tc>
      </w:tr>
      <w:tr w:rsidR="006146B4" w14:paraId="4A648FC7" w14:textId="77777777" w:rsidTr="00640950">
        <w:trPr>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4A648FC5" w14:textId="77777777" w:rsidR="006146B4" w:rsidRDefault="006146B4">
            <w:pPr>
              <w:widowControl/>
              <w:autoSpaceDE/>
              <w:autoSpaceDN/>
              <w:adjustRightInd/>
              <w:spacing w:before="0" w:after="0" w:line="240" w:lineRule="auto"/>
              <w:rPr>
                <w:rStyle w:val="IntenseEmphasis"/>
                <w:bCs w:val="0"/>
                <w:i w:val="0"/>
                <w:iCs w:val="0"/>
                <w:sz w:val="18"/>
                <w:szCs w:val="18"/>
              </w:rPr>
            </w:pPr>
          </w:p>
        </w:tc>
        <w:tc>
          <w:tcPr>
            <w:tcW w:w="8080" w:type="dxa"/>
            <w:gridSpan w:val="2"/>
            <w:tcBorders>
              <w:top w:val="nil"/>
              <w:left w:val="nil"/>
              <w:bottom w:val="single" w:sz="4" w:space="0" w:color="0070C0"/>
              <w:right w:val="single" w:sz="4" w:space="0" w:color="0070C0"/>
            </w:tcBorders>
            <w:shd w:val="clear" w:color="auto" w:fill="auto"/>
            <w:vAlign w:val="top"/>
          </w:tcPr>
          <w:p w14:paraId="4A648FC6" w14:textId="77777777" w:rsidR="006146B4" w:rsidRPr="00831914" w:rsidRDefault="006146B4" w:rsidP="002732F9">
            <w:pPr>
              <w:pStyle w:val="INDICATORTEXT"/>
              <w:cnfStyle w:val="000000000000" w:firstRow="0" w:lastRow="0" w:firstColumn="0" w:lastColumn="0" w:oddVBand="0" w:evenVBand="0" w:oddHBand="0" w:evenHBand="0" w:firstRowFirstColumn="0" w:firstRowLastColumn="0" w:lastRowFirstColumn="0" w:lastRowLastColumn="0"/>
            </w:pPr>
            <w:r>
              <w:rPr>
                <w:bCs/>
                <w:szCs w:val="18"/>
              </w:rPr>
              <w:sym w:font="Wingdings" w:char="F071"/>
            </w:r>
            <w:r>
              <w:rPr>
                <w:bCs/>
                <w:szCs w:val="18"/>
              </w:rPr>
              <w:t xml:space="preserve"> I do not give the PRI permissions to publish it (only applicable if you are in your preparation year).</w:t>
            </w:r>
          </w:p>
        </w:tc>
      </w:tr>
      <w:tr w:rsidR="001B1EB9" w14:paraId="4A648FCC" w14:textId="77777777" w:rsidTr="001B1EB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595959"/>
              <w:bottom w:val="single" w:sz="4" w:space="0" w:color="595959"/>
            </w:tcBorders>
            <w:vAlign w:val="top"/>
            <w:hideMark/>
          </w:tcPr>
          <w:p w14:paraId="4A648FC8" w14:textId="77777777" w:rsidR="001B1EB9" w:rsidRPr="001B1EB9" w:rsidRDefault="001B1EB9" w:rsidP="001B1EB9">
            <w:pPr>
              <w:pStyle w:val="INDICATORNUMBER"/>
              <w:rPr>
                <w:rStyle w:val="IntenseEmphasis"/>
                <w:b/>
                <w:bCs w:val="0"/>
                <w:i w:val="0"/>
                <w:iCs w:val="0"/>
                <w:color w:val="595959"/>
              </w:rPr>
            </w:pPr>
            <w:r>
              <w:rPr>
                <w:rStyle w:val="IntenseEmphasis"/>
                <w:b/>
                <w:bCs w:val="0"/>
                <w:i w:val="0"/>
                <w:iCs w:val="0"/>
                <w:color w:val="595959"/>
              </w:rPr>
              <w:t>CM 04</w:t>
            </w:r>
            <w:r w:rsidRPr="001B1EB9">
              <w:rPr>
                <w:rStyle w:val="IntenseEmphasis"/>
                <w:b/>
                <w:bCs w:val="0"/>
                <w:i w:val="0"/>
                <w:iCs w:val="0"/>
                <w:color w:val="595959"/>
              </w:rPr>
              <w:t>.3</w:t>
            </w:r>
          </w:p>
        </w:tc>
        <w:tc>
          <w:tcPr>
            <w:tcW w:w="8080" w:type="dxa"/>
            <w:gridSpan w:val="2"/>
            <w:tcBorders>
              <w:top w:val="nil"/>
              <w:left w:val="nil"/>
              <w:bottom w:val="single" w:sz="4" w:space="0" w:color="595959"/>
              <w:right w:val="single" w:sz="4" w:space="0" w:color="595959"/>
            </w:tcBorders>
            <w:shd w:val="clear" w:color="auto" w:fill="DAEEF3" w:themeFill="accent5" w:themeFillTint="33"/>
            <w:hideMark/>
          </w:tcPr>
          <w:p w14:paraId="4A648FC9" w14:textId="77777777" w:rsidR="00704776" w:rsidRDefault="00704776">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In addition to the RI Transparency Report, PRI will al</w:t>
            </w:r>
            <w:r w:rsidR="002E17C4">
              <w:rPr>
                <w:bCs/>
                <w:szCs w:val="18"/>
              </w:rPr>
              <w:t>so produce an individual</w:t>
            </w:r>
            <w:r w:rsidR="00162833">
              <w:rPr>
                <w:bCs/>
                <w:szCs w:val="18"/>
              </w:rPr>
              <w:t xml:space="preserve"> assessment report</w:t>
            </w:r>
            <w:r>
              <w:rPr>
                <w:bCs/>
                <w:szCs w:val="18"/>
              </w:rPr>
              <w:t xml:space="preserve"> providing feedback on your RI implementation</w:t>
            </w:r>
            <w:r w:rsidR="00583A64">
              <w:rPr>
                <w:bCs/>
                <w:szCs w:val="18"/>
              </w:rPr>
              <w:t xml:space="preserve"> activities</w:t>
            </w:r>
            <w:r>
              <w:rPr>
                <w:bCs/>
                <w:szCs w:val="18"/>
              </w:rPr>
              <w:t xml:space="preserve"> and progress. </w:t>
            </w:r>
            <w:r w:rsidR="00162833">
              <w:rPr>
                <w:bCs/>
                <w:szCs w:val="18"/>
              </w:rPr>
              <w:t xml:space="preserve">This report and the new PRI assessment methodology </w:t>
            </w:r>
            <w:r w:rsidR="00543378">
              <w:rPr>
                <w:bCs/>
                <w:szCs w:val="18"/>
              </w:rPr>
              <w:t xml:space="preserve">is being </w:t>
            </w:r>
            <w:r w:rsidR="00162833">
              <w:rPr>
                <w:bCs/>
                <w:szCs w:val="18"/>
              </w:rPr>
              <w:t>piloted with signatories</w:t>
            </w:r>
            <w:r w:rsidR="00311784">
              <w:rPr>
                <w:bCs/>
                <w:szCs w:val="18"/>
              </w:rPr>
              <w:t xml:space="preserve">. PRI will treat </w:t>
            </w:r>
            <w:r w:rsidR="002732F9">
              <w:rPr>
                <w:bCs/>
                <w:szCs w:val="18"/>
              </w:rPr>
              <w:t>your assessment report</w:t>
            </w:r>
            <w:r w:rsidR="00311784">
              <w:rPr>
                <w:bCs/>
                <w:szCs w:val="18"/>
              </w:rPr>
              <w:t xml:space="preserve"> as confiden</w:t>
            </w:r>
            <w:r w:rsidR="000F0D18">
              <w:rPr>
                <w:bCs/>
                <w:szCs w:val="18"/>
              </w:rPr>
              <w:t xml:space="preserve">tial and will not publish </w:t>
            </w:r>
            <w:r w:rsidR="002732F9">
              <w:rPr>
                <w:bCs/>
                <w:szCs w:val="18"/>
              </w:rPr>
              <w:t>it</w:t>
            </w:r>
            <w:r w:rsidR="000F0D18">
              <w:rPr>
                <w:bCs/>
                <w:szCs w:val="18"/>
              </w:rPr>
              <w:t xml:space="preserve">. </w:t>
            </w:r>
          </w:p>
          <w:p w14:paraId="4A648FCA" w14:textId="71513D78" w:rsidR="001B1EB9" w:rsidRDefault="001B1EB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You will receive a copy of your confidential assessment report in late 201</w:t>
            </w:r>
            <w:r w:rsidR="001742C6">
              <w:rPr>
                <w:bCs/>
                <w:szCs w:val="18"/>
              </w:rPr>
              <w:t>5</w:t>
            </w:r>
            <w:r>
              <w:rPr>
                <w:bCs/>
                <w:szCs w:val="18"/>
              </w:rPr>
              <w:t xml:space="preserve"> once the 201</w:t>
            </w:r>
            <w:r w:rsidR="001742C6">
              <w:rPr>
                <w:bCs/>
                <w:szCs w:val="18"/>
              </w:rPr>
              <w:t>4</w:t>
            </w:r>
            <w:r>
              <w:rPr>
                <w:bCs/>
                <w:szCs w:val="18"/>
              </w:rPr>
              <w:t>/1</w:t>
            </w:r>
            <w:r w:rsidR="001742C6">
              <w:rPr>
                <w:bCs/>
                <w:szCs w:val="18"/>
              </w:rPr>
              <w:t>5</w:t>
            </w:r>
            <w:r>
              <w:rPr>
                <w:bCs/>
                <w:szCs w:val="18"/>
              </w:rPr>
              <w:t xml:space="preserve"> reporting period ends and submissions from all signatories have been processed. </w:t>
            </w:r>
          </w:p>
          <w:p w14:paraId="4A648FCB" w14:textId="77777777" w:rsidR="001B1EB9" w:rsidRDefault="001B1EB9" w:rsidP="001E0C96">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Indicate if you would like to opt-out of receiving your </w:t>
            </w:r>
            <w:r w:rsidR="002732F9">
              <w:rPr>
                <w:bCs/>
                <w:szCs w:val="18"/>
              </w:rPr>
              <w:t>a</w:t>
            </w:r>
            <w:r>
              <w:rPr>
                <w:bCs/>
                <w:szCs w:val="18"/>
              </w:rPr>
              <w:t xml:space="preserve">ssessment </w:t>
            </w:r>
            <w:r w:rsidR="002732F9">
              <w:rPr>
                <w:bCs/>
                <w:szCs w:val="18"/>
              </w:rPr>
              <w:t>r</w:t>
            </w:r>
            <w:r>
              <w:rPr>
                <w:bCs/>
                <w:szCs w:val="18"/>
              </w:rPr>
              <w:t xml:space="preserve">eport </w:t>
            </w:r>
          </w:p>
        </w:tc>
      </w:tr>
      <w:tr w:rsidR="001B1EB9" w14:paraId="4A648FD0" w14:textId="77777777" w:rsidTr="001B1EB9">
        <w:trPr>
          <w:trHeight w:val="154"/>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single" w:sz="4" w:space="0" w:color="595959"/>
              <w:bottom w:val="single" w:sz="4" w:space="0" w:color="595959"/>
            </w:tcBorders>
            <w:hideMark/>
          </w:tcPr>
          <w:p w14:paraId="4A648FCD" w14:textId="77777777" w:rsidR="001B1EB9" w:rsidRDefault="001B1EB9">
            <w:pPr>
              <w:widowControl/>
              <w:autoSpaceDE/>
              <w:autoSpaceDN/>
              <w:adjustRightInd/>
              <w:spacing w:before="0" w:after="0" w:line="240" w:lineRule="auto"/>
              <w:rPr>
                <w:rStyle w:val="IntenseEmphasis"/>
                <w:i w:val="0"/>
                <w:sz w:val="18"/>
                <w:szCs w:val="18"/>
                <w:lang w:eastAsia="en-US"/>
              </w:rPr>
            </w:pPr>
          </w:p>
        </w:tc>
        <w:tc>
          <w:tcPr>
            <w:tcW w:w="8080" w:type="dxa"/>
            <w:gridSpan w:val="2"/>
            <w:tcBorders>
              <w:top w:val="single" w:sz="4" w:space="0" w:color="595959"/>
              <w:left w:val="nil"/>
              <w:bottom w:val="single" w:sz="4" w:space="0" w:color="595959"/>
              <w:right w:val="single" w:sz="4" w:space="0" w:color="595959"/>
            </w:tcBorders>
            <w:shd w:val="clear" w:color="auto" w:fill="FFFFFF" w:themeFill="background1"/>
            <w:hideMark/>
          </w:tcPr>
          <w:p w14:paraId="4A648FCE" w14:textId="77777777" w:rsidR="001B1EB9" w:rsidRDefault="00097438">
            <w:pPr>
              <w:pStyle w:val="INDICATORTEXT"/>
              <w:jc w:val="both"/>
              <w:cnfStyle w:val="000000000000" w:firstRow="0" w:lastRow="0" w:firstColumn="0" w:lastColumn="0" w:oddVBand="0" w:evenVBand="0" w:oddHBand="0" w:evenHBand="0" w:firstRowFirstColumn="0" w:firstRowLastColumn="0" w:lastRowFirstColumn="0" w:lastRowLastColumn="0"/>
              <w:rPr>
                <w:rFonts w:cstheme="minorBidi"/>
                <w:noProof/>
              </w:rPr>
            </w:pPr>
            <w:r w:rsidRPr="00831914">
              <w:sym w:font="Wingdings" w:char="F06D"/>
            </w:r>
            <w:r w:rsidR="006146B4">
              <w:rPr>
                <w:rFonts w:cstheme="minorBidi"/>
                <w:noProof/>
              </w:rPr>
              <w:t xml:space="preserve"> </w:t>
            </w:r>
            <w:r w:rsidR="001B1EB9">
              <w:rPr>
                <w:rFonts w:cstheme="minorBidi"/>
                <w:noProof/>
              </w:rPr>
              <w:t>I would like to receive a copy of my confidential pilot assessment report</w:t>
            </w:r>
          </w:p>
          <w:p w14:paraId="4A648FCF" w14:textId="77777777" w:rsidR="001B1EB9" w:rsidRDefault="00097438" w:rsidP="006146B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31914">
              <w:sym w:font="Wingdings" w:char="F06D"/>
            </w:r>
            <w:r w:rsidR="001B1EB9">
              <w:rPr>
                <w:rFonts w:cstheme="minorBidi"/>
                <w:noProof/>
              </w:rPr>
              <w:t xml:space="preserve"> </w:t>
            </w:r>
            <w:r w:rsidR="006146B4">
              <w:rPr>
                <w:rFonts w:cstheme="minorBidi"/>
                <w:noProof/>
              </w:rPr>
              <w:t>D</w:t>
            </w:r>
            <w:r w:rsidR="001B1EB9">
              <w:rPr>
                <w:rFonts w:cstheme="minorBidi"/>
                <w:noProof/>
              </w:rPr>
              <w:t>o not send me a copy of my confidential pilot assessment report</w:t>
            </w:r>
          </w:p>
        </w:tc>
      </w:tr>
    </w:tbl>
    <w:p w14:paraId="4A648FD1" w14:textId="77777777" w:rsidR="001B1EB9" w:rsidRPr="00411304" w:rsidRDefault="001B1EB9" w:rsidP="00411304">
      <w:pPr>
        <w:pStyle w:val="NoSpacing"/>
        <w:rPr>
          <w:sz w:val="20"/>
          <w:szCs w:val="20"/>
        </w:rPr>
      </w:pPr>
    </w:p>
    <w:tbl>
      <w:tblPr>
        <w:tblStyle w:val="SubSectionIndicatorTableMANDATORY"/>
        <w:tblW w:w="9134" w:type="dxa"/>
        <w:tblInd w:w="5" w:type="dxa"/>
        <w:tblLook w:val="04A0" w:firstRow="1" w:lastRow="0" w:firstColumn="1" w:lastColumn="0" w:noHBand="0" w:noVBand="1"/>
      </w:tblPr>
      <w:tblGrid>
        <w:gridCol w:w="1097"/>
        <w:gridCol w:w="8037"/>
      </w:tblGrid>
      <w:tr w:rsidR="00F67C5E" w:rsidRPr="00DC20FA" w14:paraId="4A648FD4" w14:textId="77777777" w:rsidTr="0009743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A648FD2" w14:textId="77777777" w:rsidR="00F67C5E" w:rsidRPr="00DC20FA" w:rsidRDefault="007B7F09" w:rsidP="00097438">
            <w:pPr>
              <w:pStyle w:val="SectionIndicatorHeaderText"/>
              <w:rPr>
                <w:rStyle w:val="IntenseEmphasis"/>
                <w:b w:val="0"/>
                <w:bCs w:val="0"/>
                <w:i w:val="0"/>
                <w:iCs w:val="0"/>
                <w:color w:val="FFFFFF" w:themeColor="background1"/>
              </w:rPr>
            </w:pPr>
            <w:r>
              <w:rPr>
                <w:rStyle w:val="IntenseEmphasis"/>
                <w:b w:val="0"/>
                <w:i w:val="0"/>
                <w:color w:val="FFFFFF" w:themeColor="background1"/>
              </w:rPr>
              <w:t>CM</w:t>
            </w:r>
            <w:r w:rsidR="00F67C5E">
              <w:rPr>
                <w:rStyle w:val="IntenseEmphasis"/>
                <w:b w:val="0"/>
                <w:i w:val="0"/>
                <w:color w:val="FFFFFF" w:themeColor="background1"/>
              </w:rPr>
              <w:t xml:space="preserve"> 04</w:t>
            </w:r>
          </w:p>
        </w:tc>
        <w:tc>
          <w:tcPr>
            <w:tcW w:w="8037" w:type="dxa"/>
            <w:tcBorders>
              <w:top w:val="single" w:sz="4" w:space="0" w:color="0082C8"/>
              <w:bottom w:val="single" w:sz="4" w:space="0" w:color="7F7F7F" w:themeColor="text1" w:themeTint="80"/>
            </w:tcBorders>
          </w:tcPr>
          <w:p w14:paraId="4A648FD3" w14:textId="77777777" w:rsidR="00F67C5E" w:rsidRPr="00DC20FA" w:rsidRDefault="00F67C5E" w:rsidP="0009743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6F462B" w:rsidRPr="00665974" w14:paraId="4A648FD6" w14:textId="77777777" w:rsidTr="000A5499">
        <w:trPr>
          <w:cnfStyle w:val="000000100000" w:firstRow="0" w:lastRow="0" w:firstColumn="0" w:lastColumn="0" w:oddVBand="0" w:evenVBand="0" w:oddHBand="1" w:evenHBand="0" w:firstRowFirstColumn="0" w:firstRowLastColumn="0" w:lastRowFirstColumn="0" w:lastRowLastColumn="0"/>
          <w:trHeight w:val="528"/>
        </w:trPr>
        <w:tc>
          <w:tcPr>
            <w:cnfStyle w:val="001000000000" w:firstRow="0" w:lastRow="0" w:firstColumn="1" w:lastColumn="0" w:oddVBand="0" w:evenVBand="0" w:oddHBand="0" w:evenHBand="0" w:firstRowFirstColumn="0" w:firstRowLastColumn="0" w:lastRowFirstColumn="0" w:lastRowLastColumn="0"/>
            <w:tcW w:w="9134" w:type="dxa"/>
            <w:gridSpan w:val="2"/>
            <w:tcBorders>
              <w:top w:val="nil"/>
              <w:bottom w:val="single" w:sz="4" w:space="0" w:color="0070C0"/>
            </w:tcBorders>
            <w:vAlign w:val="top"/>
          </w:tcPr>
          <w:p w14:paraId="4A648FD5" w14:textId="77777777" w:rsidR="006F462B" w:rsidRPr="00F67C5E" w:rsidRDefault="00097438" w:rsidP="00F67C5E">
            <w:pPr>
              <w:pStyle w:val="INDICATORTEXT"/>
              <w:spacing w:after="80"/>
              <w:rPr>
                <w:b/>
              </w:rPr>
            </w:pPr>
            <w:r w:rsidRPr="00CD6615">
              <w:rPr>
                <w:b/>
                <w:szCs w:val="18"/>
              </w:rPr>
              <w:t>LOGIC</w:t>
            </w:r>
          </w:p>
        </w:tc>
      </w:tr>
      <w:tr w:rsidR="006F462B" w:rsidRPr="00665974" w14:paraId="4A648FD9" w14:textId="77777777" w:rsidTr="00097438">
        <w:trPr>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vAlign w:val="top"/>
          </w:tcPr>
          <w:p w14:paraId="4A648FD7" w14:textId="77777777" w:rsidR="006F462B" w:rsidRPr="00F67C5E" w:rsidRDefault="00097438" w:rsidP="00F67C5E">
            <w:pPr>
              <w:pStyle w:val="INDICATORTEXT"/>
              <w:spacing w:after="80"/>
              <w:rPr>
                <w:b/>
              </w:rPr>
            </w:pPr>
            <w:r>
              <w:rPr>
                <w:b/>
              </w:rPr>
              <w:t xml:space="preserve">CM </w:t>
            </w:r>
            <w:r w:rsidR="00411304">
              <w:rPr>
                <w:b/>
              </w:rPr>
              <w:t>0</w:t>
            </w:r>
            <w:r>
              <w:rPr>
                <w:b/>
              </w:rPr>
              <w:t>4.2</w:t>
            </w:r>
          </w:p>
        </w:tc>
        <w:tc>
          <w:tcPr>
            <w:tcW w:w="8037" w:type="dxa"/>
            <w:tcBorders>
              <w:top w:val="nil"/>
              <w:bottom w:val="single" w:sz="4" w:space="0" w:color="0070C0"/>
            </w:tcBorders>
            <w:shd w:val="clear" w:color="auto" w:fill="auto"/>
          </w:tcPr>
          <w:p w14:paraId="4A648FD8" w14:textId="77777777" w:rsidR="006F462B" w:rsidRPr="00097438" w:rsidRDefault="00097438" w:rsidP="00F67C5E">
            <w:pPr>
              <w:pStyle w:val="INDICATORTEXT"/>
              <w:spacing w:after="80"/>
              <w:cnfStyle w:val="000000000000" w:firstRow="0" w:lastRow="0" w:firstColumn="0" w:lastColumn="0" w:oddVBand="0" w:evenVBand="0" w:oddHBand="0" w:evenHBand="0" w:firstRowFirstColumn="0" w:firstRowLastColumn="0" w:lastRowFirstColumn="0" w:lastRowLastColumn="0"/>
            </w:pPr>
            <w:r w:rsidRPr="00097438">
              <w:t xml:space="preserve">You will see the option not to publish your responses if you are completing the reporting as part of your preparation year (i.e. your first year as PRI signatory). </w:t>
            </w:r>
          </w:p>
        </w:tc>
      </w:tr>
      <w:tr w:rsidR="00F67C5E" w:rsidRPr="00665974" w14:paraId="4A648FDB" w14:textId="77777777" w:rsidTr="00097438">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134" w:type="dxa"/>
            <w:gridSpan w:val="2"/>
            <w:tcBorders>
              <w:top w:val="nil"/>
              <w:bottom w:val="single" w:sz="4" w:space="0" w:color="0070C0"/>
            </w:tcBorders>
            <w:vAlign w:val="top"/>
          </w:tcPr>
          <w:p w14:paraId="4A648FDA" w14:textId="77777777" w:rsidR="00F67C5E" w:rsidRPr="00F67C5E" w:rsidRDefault="00F67C5E" w:rsidP="00F67C5E">
            <w:pPr>
              <w:pStyle w:val="INDICATORTEXT"/>
              <w:spacing w:after="80"/>
              <w:rPr>
                <w:b/>
              </w:rPr>
            </w:pPr>
            <w:r w:rsidRPr="00F67C5E">
              <w:rPr>
                <w:b/>
              </w:rPr>
              <w:t>ASSESSMENT</w:t>
            </w:r>
          </w:p>
        </w:tc>
      </w:tr>
      <w:tr w:rsidR="00F67C5E" w:rsidRPr="00665974" w14:paraId="4A648FDE" w14:textId="77777777" w:rsidTr="00903CAD">
        <w:trPr>
          <w:trHeight w:val="27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vAlign w:val="top"/>
          </w:tcPr>
          <w:p w14:paraId="4A648FDC" w14:textId="77777777" w:rsidR="00F67C5E" w:rsidRPr="000D72DF" w:rsidRDefault="007B7F09" w:rsidP="00097438">
            <w:pPr>
              <w:pStyle w:val="INDICATORNUMBER"/>
              <w:rPr>
                <w:rStyle w:val="IntenseEmphasis"/>
                <w:b/>
                <w:bCs w:val="0"/>
                <w:i w:val="0"/>
                <w:iCs w:val="0"/>
              </w:rPr>
            </w:pPr>
            <w:r>
              <w:rPr>
                <w:rStyle w:val="IntenseEmphasis"/>
                <w:b/>
                <w:bCs w:val="0"/>
                <w:i w:val="0"/>
                <w:iCs w:val="0"/>
                <w:color w:val="595959"/>
              </w:rPr>
              <w:lastRenderedPageBreak/>
              <w:t>CM</w:t>
            </w:r>
            <w:r w:rsidR="00F67C5E">
              <w:rPr>
                <w:rStyle w:val="IntenseEmphasis"/>
                <w:b/>
                <w:bCs w:val="0"/>
                <w:i w:val="0"/>
                <w:iCs w:val="0"/>
                <w:color w:val="595959"/>
              </w:rPr>
              <w:t xml:space="preserve"> 04</w:t>
            </w:r>
          </w:p>
        </w:tc>
        <w:tc>
          <w:tcPr>
            <w:tcW w:w="8037" w:type="dxa"/>
            <w:tcBorders>
              <w:top w:val="single" w:sz="4" w:space="0" w:color="7F7F7F" w:themeColor="text1" w:themeTint="80"/>
              <w:bottom w:val="single" w:sz="4" w:space="0" w:color="0070C0"/>
            </w:tcBorders>
            <w:shd w:val="clear" w:color="auto" w:fill="auto"/>
            <w:vAlign w:val="top"/>
          </w:tcPr>
          <w:p w14:paraId="4A648FDD" w14:textId="77777777" w:rsidR="00F67C5E" w:rsidRPr="00665974" w:rsidRDefault="00F67C5E" w:rsidP="00097438">
            <w:pPr>
              <w:pStyle w:val="INDICATORTEXT"/>
              <w:cnfStyle w:val="000000000000" w:firstRow="0" w:lastRow="0" w:firstColumn="0" w:lastColumn="0" w:oddVBand="0" w:evenVBand="0" w:oddHBand="0" w:evenHBand="0" w:firstRowFirstColumn="0" w:firstRowLastColumn="0" w:lastRowFirstColumn="0" w:lastRowLastColumn="0"/>
            </w:pPr>
            <w:r w:rsidRPr="00FE15BA">
              <w:rPr>
                <w:bCs/>
                <w:szCs w:val="18"/>
              </w:rPr>
              <w:t>Signatories will be able to opt-out of receiving their assessment report. Even when you opt-out of receiving your report, the responses will still be assessed and these scores will still be used in an aggregated, confidential form to enable peer comparison for other signatories who have requested an assessment report.</w:t>
            </w:r>
          </w:p>
        </w:tc>
      </w:tr>
    </w:tbl>
    <w:p w14:paraId="4A648FDF" w14:textId="77777777" w:rsidR="00FD7EB6" w:rsidRDefault="00FD7EB6" w:rsidP="00411304">
      <w:pPr>
        <w:widowControl/>
        <w:autoSpaceDE/>
        <w:autoSpaceDN/>
        <w:adjustRightInd/>
        <w:spacing w:before="0" w:after="0" w:line="240" w:lineRule="auto"/>
      </w:pPr>
    </w:p>
    <w:sectPr w:rsidR="00FD7EB6" w:rsidSect="00723E91">
      <w:headerReference w:type="default" r:id="rId30"/>
      <w:headerReference w:type="first" r:id="rId31"/>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B999EB" w14:textId="77777777" w:rsidR="002A42CD" w:rsidRDefault="002A42CD" w:rsidP="00936049">
      <w:r>
        <w:separator/>
      </w:r>
    </w:p>
  </w:endnote>
  <w:endnote w:type="continuationSeparator" w:id="0">
    <w:p w14:paraId="58A88F58" w14:textId="77777777" w:rsidR="002A42CD" w:rsidRDefault="002A42CD"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3170B9" w14:textId="2F1247EC" w:rsidR="008E2253" w:rsidRDefault="008E2253" w:rsidP="00C000C0">
    <w:pPr>
      <w:pStyle w:val="Footer"/>
      <w:tabs>
        <w:tab w:val="clear" w:pos="4320"/>
        <w:tab w:val="clear" w:pos="8640"/>
        <w:tab w:val="left" w:pos="1277"/>
      </w:tabs>
      <w:rPr>
        <w:noProof/>
        <w:lang w:eastAsia="en-GB"/>
      </w:rPr>
    </w:pPr>
  </w:p>
  <w:p w14:paraId="3C346A2E" w14:textId="77777777" w:rsidR="008E2253" w:rsidRPr="0098553C" w:rsidRDefault="008E2253" w:rsidP="00C000C0">
    <w:pPr>
      <w:pStyle w:val="Footer"/>
      <w:framePr w:w="11856" w:wrap="around" w:vAnchor="text" w:hAnchor="page" w:x="88" w:y="29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45CBF">
      <w:rPr>
        <w:rStyle w:val="PageNumber"/>
        <w:rFonts w:ascii="Alright Sans Light" w:hAnsi="Alright Sans Light"/>
        <w:noProof/>
        <w:color w:val="808080"/>
      </w:rPr>
      <w:t>10</w:t>
    </w:r>
    <w:r w:rsidRPr="0098553C">
      <w:rPr>
        <w:rStyle w:val="PageNumber"/>
        <w:rFonts w:ascii="Alright Sans Light" w:hAnsi="Alright Sans Light"/>
        <w:color w:val="808080"/>
      </w:rPr>
      <w:fldChar w:fldCharType="end"/>
    </w:r>
  </w:p>
  <w:p w14:paraId="4A648FF3" w14:textId="6B5E07F7" w:rsidR="00BD0D67" w:rsidRDefault="008E2253" w:rsidP="00C000C0">
    <w:pPr>
      <w:pStyle w:val="Footer"/>
      <w:tabs>
        <w:tab w:val="clear" w:pos="4320"/>
        <w:tab w:val="clear" w:pos="8640"/>
        <w:tab w:val="left" w:pos="1277"/>
      </w:tabs>
    </w:pPr>
    <w:r>
      <w:rPr>
        <w:noProof/>
        <w:lang w:eastAsia="en-GB"/>
      </w:rPr>
      <mc:AlternateContent>
        <mc:Choice Requires="wps">
          <w:drawing>
            <wp:anchor distT="45720" distB="45720" distL="114300" distR="114300" simplePos="0" relativeHeight="251666944" behindDoc="0" locked="0" layoutInCell="1" allowOverlap="1" wp14:anchorId="2E7A83EC" wp14:editId="45C0B042">
              <wp:simplePos x="0" y="0"/>
              <wp:positionH relativeFrom="column">
                <wp:posOffset>-444776</wp:posOffset>
              </wp:positionH>
              <wp:positionV relativeFrom="paragraph">
                <wp:posOffset>157342</wp:posOffset>
              </wp:positionV>
              <wp:extent cx="2505075" cy="1404620"/>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ABE3A95" w14:textId="77777777"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E7A83EC" id="_x0000_t202" coordsize="21600,21600" o:spt="202" path="m,l,21600r21600,l21600,xe">
              <v:stroke joinstyle="miter"/>
              <v:path gradientshapeok="t" o:connecttype="rect"/>
            </v:shapetype>
            <v:shape id="Text Box 2" o:spid="_x0000_s1036" type="#_x0000_t202" style="position:absolute;margin-left:-35pt;margin-top:12.4pt;width:197.25pt;height:110.6pt;z-index:2516669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" stroked="f">
              <v:textbox style="mso-fit-shape-to-text:t">
                <w:txbxContent>
                  <w:p w14:paraId="2ABE3A95" w14:textId="77777777"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00BD0D67" w:rsidRPr="006071C2">
      <w:rPr>
        <w:noProof/>
        <w:lang w:eastAsia="en-GB"/>
      </w:rPr>
      <w:drawing>
        <wp:anchor distT="0" distB="0" distL="114300" distR="114300" simplePos="0" relativeHeight="251658752" behindDoc="1" locked="0" layoutInCell="1" allowOverlap="1" wp14:anchorId="4A649000" wp14:editId="273FBC8F">
          <wp:simplePos x="0" y="0"/>
          <wp:positionH relativeFrom="page">
            <wp:posOffset>4245996</wp:posOffset>
          </wp:positionH>
          <wp:positionV relativeFrom="page">
            <wp:posOffset>9740348</wp:posOffset>
          </wp:positionV>
          <wp:extent cx="3310503" cy="946067"/>
          <wp:effectExtent l="0" t="0" r="4445" b="6985"/>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6190" t="19597"/>
                  <a:stretch/>
                </pic:blipFill>
                <pic:spPr bwMode="auto">
                  <a:xfrm>
                    <a:off x="0" y="0"/>
                    <a:ext cx="3312036" cy="9465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5" w14:textId="77777777" w:rsidR="0058132A" w:rsidRDefault="0058132A">
    <w:pPr>
      <w:pStyle w:val="Footer"/>
    </w:pPr>
    <w:r>
      <w:rPr>
        <w:noProof/>
        <w:lang w:eastAsia="en-GB"/>
      </w:rPr>
      <w:drawing>
        <wp:anchor distT="0" distB="0" distL="114300" distR="114300" simplePos="0" relativeHeight="251662848" behindDoc="0" locked="0" layoutInCell="1" allowOverlap="1" wp14:anchorId="4A649002" wp14:editId="210B8C3A">
          <wp:simplePos x="0" y="0"/>
          <wp:positionH relativeFrom="column">
            <wp:posOffset>-1019107</wp:posOffset>
          </wp:positionH>
          <wp:positionV relativeFrom="paragraph">
            <wp:posOffset>-37299</wp:posOffset>
          </wp:positionV>
          <wp:extent cx="7612356" cy="882481"/>
          <wp:effectExtent l="0" t="0" r="0" b="0"/>
          <wp:wrapNone/>
          <wp:docPr id="49" name="Picture 6"/>
          <wp:cNvGraphicFramePr/>
          <a:graphic xmlns:a="http://schemas.openxmlformats.org/drawingml/2006/main">
            <a:graphicData uri="http://schemas.openxmlformats.org/drawingml/2006/picture">
              <pic:pic xmlns:pic="http://schemas.openxmlformats.org/drawingml/2006/picture">
                <pic:nvPicPr>
                  <pic:cNvPr id="49" name="Picture 6"/>
                  <pic:cNvPicPr/>
                </pic:nvPicPr>
                <pic:blipFill>
                  <a:blip r:embed="rId1">
                    <a:extLst>
                      <a:ext uri="{28A0092B-C50C-407E-A947-70E740481C1C}">
                        <a14:useLocalDpi xmlns:a14="http://schemas.microsoft.com/office/drawing/2010/main" val="0"/>
                      </a:ext>
                    </a:extLst>
                  </a:blip>
                  <a:stretch>
                    <a:fillRect/>
                  </a:stretch>
                </pic:blipFill>
                <pic:spPr bwMode="auto">
                  <a:xfrm>
                    <a:off x="0" y="0"/>
                    <a:ext cx="7612356" cy="882481"/>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7496A3" w14:textId="07213D88" w:rsidR="008E2253" w:rsidRDefault="008E2253" w:rsidP="003C0600">
    <w:pPr>
      <w:pStyle w:val="Footer"/>
      <w:spacing w:before="0" w:after="0"/>
      <w:rPr>
        <w:noProof/>
        <w:lang w:eastAsia="en-GB"/>
      </w:rPr>
    </w:pPr>
  </w:p>
  <w:p w14:paraId="405894CF" w14:textId="77777777" w:rsidR="008E2253" w:rsidRPr="0098553C" w:rsidRDefault="008E2253" w:rsidP="00C000C0">
    <w:pPr>
      <w:pStyle w:val="Footer"/>
      <w:framePr w:w="11856" w:wrap="around" w:vAnchor="text" w:hAnchor="page" w:x="101" w:y="43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45CBF">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4A648FF7" w14:textId="214240CE" w:rsidR="0058132A" w:rsidRDefault="008E2253">
    <w:pPr>
      <w:pStyle w:val="Footer"/>
    </w:pPr>
    <w:r>
      <w:rPr>
        <w:noProof/>
        <w:lang w:eastAsia="en-GB"/>
      </w:rPr>
      <mc:AlternateContent>
        <mc:Choice Requires="wps">
          <w:drawing>
            <wp:anchor distT="45720" distB="45720" distL="114300" distR="114300" simplePos="0" relativeHeight="251664896" behindDoc="0" locked="0" layoutInCell="1" allowOverlap="1" wp14:anchorId="25B52C5A" wp14:editId="4F8823AC">
              <wp:simplePos x="0" y="0"/>
              <wp:positionH relativeFrom="column">
                <wp:posOffset>-428902</wp:posOffset>
              </wp:positionH>
              <wp:positionV relativeFrom="paragraph">
                <wp:posOffset>158170</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1C72706" w14:textId="77777777"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5B52C5A" id="_x0000_t202" coordsize="21600,21600" o:spt="202" path="m,l,21600r21600,l21600,xe">
              <v:stroke joinstyle="miter"/>
              <v:path gradientshapeok="t" o:connecttype="rect"/>
            </v:shapetype>
            <v:shape id="_x0000_s1037" type="#_x0000_t202" style="position:absolute;margin-left:-33.75pt;margin-top:12.45pt;width:197.25pt;height:110.6pt;z-index:2516648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" stroked="f">
              <v:textbox style="mso-fit-shape-to-text:t">
                <w:txbxContent>
                  <w:p w14:paraId="61C72706" w14:textId="77777777"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0058132A" w:rsidRPr="006071C2">
      <w:rPr>
        <w:noProof/>
        <w:lang w:eastAsia="en-GB"/>
      </w:rPr>
      <w:drawing>
        <wp:anchor distT="0" distB="0" distL="114300" distR="114300" simplePos="0" relativeHeight="251661312" behindDoc="1" locked="0" layoutInCell="1" allowOverlap="1" wp14:anchorId="4A649004" wp14:editId="60690869">
          <wp:simplePos x="0" y="0"/>
          <wp:positionH relativeFrom="page">
            <wp:posOffset>5192202</wp:posOffset>
          </wp:positionH>
          <wp:positionV relativeFrom="page">
            <wp:posOffset>9899374</wp:posOffset>
          </wp:positionV>
          <wp:extent cx="2364298" cy="787041"/>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817" t="34464" r="-105" b="-1352"/>
                  <a:stretch/>
                </pic:blipFill>
                <pic:spPr bwMode="auto">
                  <a:xfrm>
                    <a:off x="0" y="0"/>
                    <a:ext cx="2365393" cy="78740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C2B1D0" w14:textId="16747C69" w:rsidR="008E2253" w:rsidRDefault="008E2253" w:rsidP="00C000C0">
    <w:pPr>
      <w:pStyle w:val="Footer"/>
      <w:tabs>
        <w:tab w:val="clear" w:pos="4320"/>
        <w:tab w:val="clear" w:pos="8640"/>
        <w:tab w:val="left" w:pos="776"/>
        <w:tab w:val="left" w:pos="7563"/>
      </w:tabs>
      <w:rPr>
        <w:noProof/>
        <w:lang w:eastAsia="en-GB"/>
      </w:rPr>
    </w:pPr>
  </w:p>
  <w:p w14:paraId="1F2D47FD" w14:textId="77777777" w:rsidR="008E2253" w:rsidRPr="0098553C" w:rsidRDefault="008E2253" w:rsidP="00C000C0">
    <w:pPr>
      <w:pStyle w:val="Footer"/>
      <w:framePr w:w="11856" w:wrap="around" w:vAnchor="text" w:hAnchor="page" w:x="214" w:y="3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45CBF">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4A648FFB" w14:textId="50E04613" w:rsidR="00097438" w:rsidRDefault="008E2253" w:rsidP="00C000C0">
    <w:pPr>
      <w:pStyle w:val="Footer"/>
      <w:tabs>
        <w:tab w:val="clear" w:pos="4320"/>
        <w:tab w:val="clear" w:pos="8640"/>
        <w:tab w:val="left" w:pos="776"/>
        <w:tab w:val="left" w:pos="7563"/>
      </w:tabs>
    </w:pPr>
    <w:r>
      <w:rPr>
        <w:noProof/>
        <w:lang w:eastAsia="en-GB"/>
      </w:rPr>
      <mc:AlternateContent>
        <mc:Choice Requires="wps">
          <w:drawing>
            <wp:anchor distT="45720" distB="45720" distL="114300" distR="114300" simplePos="0" relativeHeight="251668992" behindDoc="0" locked="0" layoutInCell="1" allowOverlap="1" wp14:anchorId="4621167F" wp14:editId="015B471B">
              <wp:simplePos x="0" y="0"/>
              <wp:positionH relativeFrom="margin">
                <wp:align>left</wp:align>
              </wp:positionH>
              <wp:positionV relativeFrom="paragraph">
                <wp:posOffset>175812</wp:posOffset>
              </wp:positionV>
              <wp:extent cx="2505075" cy="1404620"/>
              <wp:effectExtent l="0" t="0" r="9525"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069D34D" w14:textId="77777777"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621167F" id="_x0000_t202" coordsize="21600,21600" o:spt="202" path="m,l,21600r21600,l21600,xe">
              <v:stroke joinstyle="miter"/>
              <v:path gradientshapeok="t" o:connecttype="rect"/>
            </v:shapetype>
            <v:shape id="_x0000_s1038" type="#_x0000_t202" style="position:absolute;margin-left:0;margin-top:13.85pt;width:197.25pt;height:110.6pt;z-index:25166899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" stroked="f">
              <v:textbox style="mso-fit-shape-to-text:t">
                <w:txbxContent>
                  <w:p w14:paraId="5069D34D" w14:textId="77777777"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rsidRPr="006071C2">
      <w:rPr>
        <w:noProof/>
        <w:lang w:eastAsia="en-GB"/>
      </w:rPr>
      <w:drawing>
        <wp:anchor distT="0" distB="0" distL="114300" distR="114300" simplePos="0" relativeHeight="251661824" behindDoc="1" locked="0" layoutInCell="1" allowOverlap="1" wp14:anchorId="4A649006" wp14:editId="7682E7AD">
          <wp:simplePos x="0" y="0"/>
          <wp:positionH relativeFrom="page">
            <wp:posOffset>4182110</wp:posOffset>
          </wp:positionH>
          <wp:positionV relativeFrom="page">
            <wp:posOffset>9835515</wp:posOffset>
          </wp:positionV>
          <wp:extent cx="3373755" cy="850265"/>
          <wp:effectExtent l="0" t="0" r="0" b="6985"/>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5348" t="27706"/>
                  <a:stretch/>
                </pic:blipFill>
                <pic:spPr bwMode="auto">
                  <a:xfrm>
                    <a:off x="0" y="0"/>
                    <a:ext cx="3373755" cy="8502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1383308"/>
        <w:docPartObj>
          <w:docPartGallery w:val="Page Numbers (Bottom of Page)"/>
          <w:docPartUnique/>
        </w:docPartObj>
      </w:sdtPr>
      <w:sdtEndPr/>
      <w:sdtContent/>
    </w:sdt>
    <w:r>
      <w:tab/>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D71A66" w14:textId="77777777" w:rsidR="002A42CD" w:rsidRDefault="002A42CD" w:rsidP="00936049">
      <w:r>
        <w:separator/>
      </w:r>
    </w:p>
  </w:footnote>
  <w:footnote w:type="continuationSeparator" w:id="0">
    <w:p w14:paraId="5FF59F6B" w14:textId="77777777" w:rsidR="002A42CD" w:rsidRDefault="002A42CD" w:rsidP="009360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4" w14:textId="77777777" w:rsidR="00C01664" w:rsidRDefault="00C01664" w:rsidP="00C01664">
    <w:pPr>
      <w:spacing w:after="0" w:line="20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8" w14:textId="77777777" w:rsidR="00097438" w:rsidRPr="00920E92" w:rsidRDefault="00097438" w:rsidP="00920E9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9" w14:textId="77777777" w:rsidR="00097438" w:rsidRPr="00AA12C5" w:rsidRDefault="00097438" w:rsidP="00AA12C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C" w14:textId="77777777" w:rsidR="00097438" w:rsidRDefault="00097438" w:rsidP="009E347F">
    <w:pPr>
      <w:pStyle w:val="Header"/>
    </w:pPr>
    <w:r>
      <w:rPr>
        <w:sz w:val="18"/>
      </w:rPr>
      <w:t>Feedback</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D" w14:textId="77777777" w:rsidR="00097438" w:rsidRPr="00856B82" w:rsidRDefault="00097438" w:rsidP="00AA12C5">
    <w:pPr>
      <w:pStyle w:val="Header"/>
      <w:rPr>
        <w:sz w:val="18"/>
      </w:rPr>
    </w:pPr>
    <w:r>
      <w:rPr>
        <w:sz w:val="18"/>
      </w:rPr>
      <w:t>Feedback</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E" w14:textId="77777777" w:rsidR="00097438" w:rsidRPr="00213043" w:rsidRDefault="00097438" w:rsidP="00213043">
    <w:pPr>
      <w:pStyle w:val="Header"/>
      <w:rPr>
        <w:sz w:val="18"/>
      </w:rPr>
    </w:pPr>
    <w:r>
      <w:rPr>
        <w:sz w:val="18"/>
      </w:rPr>
      <w:t>Final review and submission</w:t>
    </w:r>
    <w:r w:rsidRPr="00BE7D50">
      <w:rPr>
        <w:sz w:val="18"/>
      </w:rPr>
      <w:t xml:space="preserve"> </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F" w14:textId="77777777" w:rsidR="00097438" w:rsidRPr="00C43C5B" w:rsidRDefault="00097438" w:rsidP="007D53E1">
    <w:pPr>
      <w:pStyle w:val="Header"/>
      <w:rPr>
        <w:sz w:val="18"/>
      </w:rPr>
    </w:pPr>
    <w:r>
      <w:rPr>
        <w:sz w:val="18"/>
      </w:rPr>
      <w:t>Contact details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nsid w:val="02244D2D"/>
    <w:multiLevelType w:val="hybridMultilevel"/>
    <w:tmpl w:val="164CCFD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nsid w:val="07283467"/>
    <w:multiLevelType w:val="hybridMultilevel"/>
    <w:tmpl w:val="F49479B0"/>
    <w:lvl w:ilvl="0" w:tplc="5322BD4E">
      <w:numFmt w:val="bullet"/>
      <w:lvlText w:val="-"/>
      <w:lvlJc w:val="left"/>
      <w:pPr>
        <w:ind w:left="720" w:hanging="360"/>
      </w:pPr>
      <w:rPr>
        <w:rFonts w:ascii="Arial" w:eastAsia="MS PGothic"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1">
    <w:nsid w:val="19F9146A"/>
    <w:multiLevelType w:val="hybridMultilevel"/>
    <w:tmpl w:val="398032FE"/>
    <w:lvl w:ilvl="0" w:tplc="41002A90">
      <w:start w:val="1"/>
      <w:numFmt w:val="decimal"/>
      <w:lvlText w:val="%1)"/>
      <w:lvlJc w:val="left"/>
      <w:pPr>
        <w:ind w:left="530" w:hanging="360"/>
      </w:pPr>
    </w:lvl>
    <w:lvl w:ilvl="1" w:tplc="08090019">
      <w:start w:val="1"/>
      <w:numFmt w:val="lowerLetter"/>
      <w:lvlText w:val="%2."/>
      <w:lvlJc w:val="left"/>
      <w:pPr>
        <w:ind w:left="1250" w:hanging="360"/>
      </w:pPr>
    </w:lvl>
    <w:lvl w:ilvl="2" w:tplc="0809001B">
      <w:start w:val="1"/>
      <w:numFmt w:val="lowerRoman"/>
      <w:lvlText w:val="%3."/>
      <w:lvlJc w:val="right"/>
      <w:pPr>
        <w:ind w:left="1970" w:hanging="180"/>
      </w:pPr>
    </w:lvl>
    <w:lvl w:ilvl="3" w:tplc="0809000F">
      <w:start w:val="1"/>
      <w:numFmt w:val="decimal"/>
      <w:lvlText w:val="%4."/>
      <w:lvlJc w:val="left"/>
      <w:pPr>
        <w:ind w:left="2690" w:hanging="360"/>
      </w:pPr>
    </w:lvl>
    <w:lvl w:ilvl="4" w:tplc="08090019">
      <w:start w:val="1"/>
      <w:numFmt w:val="lowerLetter"/>
      <w:lvlText w:val="%5."/>
      <w:lvlJc w:val="left"/>
      <w:pPr>
        <w:ind w:left="3410" w:hanging="360"/>
      </w:pPr>
    </w:lvl>
    <w:lvl w:ilvl="5" w:tplc="0809001B">
      <w:start w:val="1"/>
      <w:numFmt w:val="lowerRoman"/>
      <w:lvlText w:val="%6."/>
      <w:lvlJc w:val="right"/>
      <w:pPr>
        <w:ind w:left="4130" w:hanging="180"/>
      </w:pPr>
    </w:lvl>
    <w:lvl w:ilvl="6" w:tplc="0809000F">
      <w:start w:val="1"/>
      <w:numFmt w:val="decimal"/>
      <w:lvlText w:val="%7."/>
      <w:lvlJc w:val="left"/>
      <w:pPr>
        <w:ind w:left="4850" w:hanging="360"/>
      </w:pPr>
    </w:lvl>
    <w:lvl w:ilvl="7" w:tplc="08090019">
      <w:start w:val="1"/>
      <w:numFmt w:val="lowerLetter"/>
      <w:lvlText w:val="%8."/>
      <w:lvlJc w:val="left"/>
      <w:pPr>
        <w:ind w:left="5570" w:hanging="360"/>
      </w:pPr>
    </w:lvl>
    <w:lvl w:ilvl="8" w:tplc="0809001B">
      <w:start w:val="1"/>
      <w:numFmt w:val="lowerRoman"/>
      <w:lvlText w:val="%9."/>
      <w:lvlJc w:val="right"/>
      <w:pPr>
        <w:ind w:left="6290" w:hanging="180"/>
      </w:pPr>
    </w:lvl>
  </w:abstractNum>
  <w:abstractNum w:abstractNumId="12">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3">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4">
    <w:nsid w:val="26181AB9"/>
    <w:multiLevelType w:val="hybridMultilevel"/>
    <w:tmpl w:val="9DB47740"/>
    <w:lvl w:ilvl="0" w:tplc="4009000F">
      <w:start w:val="1"/>
      <w:numFmt w:val="decimal"/>
      <w:lvlText w:val="%1."/>
      <w:lvlJc w:val="left"/>
      <w:pPr>
        <w:ind w:left="890" w:hanging="360"/>
      </w:p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15">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6">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7">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8">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nsid w:val="2C5C7A72"/>
    <w:multiLevelType w:val="hybridMultilevel"/>
    <w:tmpl w:val="539633B2"/>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2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1">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4">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7">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2">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3">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4">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nsid w:val="64EF7207"/>
    <w:multiLevelType w:val="hybridMultilevel"/>
    <w:tmpl w:val="9056D12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6">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7">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8">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39">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1">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2">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3">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44">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5">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3"/>
  </w:num>
  <w:num w:numId="2">
    <w:abstractNumId w:val="4"/>
  </w:num>
  <w:num w:numId="3">
    <w:abstractNumId w:val="3"/>
  </w:num>
  <w:num w:numId="4">
    <w:abstractNumId w:val="2"/>
  </w:num>
  <w:num w:numId="5">
    <w:abstractNumId w:val="1"/>
  </w:num>
  <w:num w:numId="6">
    <w:abstractNumId w:val="0"/>
  </w:num>
  <w:num w:numId="7">
    <w:abstractNumId w:val="9"/>
  </w:num>
  <w:num w:numId="8">
    <w:abstractNumId w:val="43"/>
  </w:num>
  <w:num w:numId="9">
    <w:abstractNumId w:val="10"/>
  </w:num>
  <w:num w:numId="10">
    <w:abstractNumId w:val="16"/>
  </w:num>
  <w:num w:numId="11">
    <w:abstractNumId w:val="23"/>
  </w:num>
  <w:num w:numId="12">
    <w:abstractNumId w:val="17"/>
  </w:num>
  <w:num w:numId="13">
    <w:abstractNumId w:val="31"/>
  </w:num>
  <w:num w:numId="14">
    <w:abstractNumId w:val="32"/>
  </w:num>
  <w:num w:numId="15">
    <w:abstractNumId w:val="5"/>
  </w:num>
  <w:num w:numId="16">
    <w:abstractNumId w:val="30"/>
  </w:num>
  <w:num w:numId="17">
    <w:abstractNumId w:val="15"/>
  </w:num>
  <w:num w:numId="18">
    <w:abstractNumId w:val="44"/>
  </w:num>
  <w:num w:numId="19">
    <w:abstractNumId w:val="28"/>
  </w:num>
  <w:num w:numId="20">
    <w:abstractNumId w:val="8"/>
  </w:num>
  <w:num w:numId="21">
    <w:abstractNumId w:val="24"/>
  </w:num>
  <w:num w:numId="22">
    <w:abstractNumId w:val="12"/>
  </w:num>
  <w:num w:numId="23">
    <w:abstractNumId w:val="26"/>
  </w:num>
  <w:num w:numId="24">
    <w:abstractNumId w:val="37"/>
  </w:num>
  <w:num w:numId="25">
    <w:abstractNumId w:val="41"/>
  </w:num>
  <w:num w:numId="26">
    <w:abstractNumId w:val="22"/>
  </w:num>
  <w:num w:numId="27">
    <w:abstractNumId w:val="34"/>
  </w:num>
  <w:num w:numId="28">
    <w:abstractNumId w:val="21"/>
  </w:num>
  <w:num w:numId="29">
    <w:abstractNumId w:val="45"/>
  </w:num>
  <w:num w:numId="30">
    <w:abstractNumId w:val="29"/>
  </w:num>
  <w:num w:numId="31">
    <w:abstractNumId w:val="18"/>
  </w:num>
  <w:num w:numId="32">
    <w:abstractNumId w:val="27"/>
  </w:num>
  <w:num w:numId="33">
    <w:abstractNumId w:val="25"/>
  </w:num>
  <w:num w:numId="34">
    <w:abstractNumId w:val="40"/>
  </w:num>
  <w:num w:numId="35">
    <w:abstractNumId w:val="33"/>
  </w:num>
  <w:num w:numId="36">
    <w:abstractNumId w:val="20"/>
  </w:num>
  <w:num w:numId="37">
    <w:abstractNumId w:val="39"/>
  </w:num>
  <w:num w:numId="38">
    <w:abstractNumId w:val="36"/>
  </w:num>
  <w:num w:numId="39">
    <w:abstractNumId w:val="42"/>
  </w:num>
  <w:num w:numId="40">
    <w:abstractNumId w:val="19"/>
  </w:num>
  <w:num w:numId="41">
    <w:abstractNumId w:val="38"/>
  </w:num>
  <w:num w:numId="42">
    <w:abstractNumId w:val="6"/>
  </w:num>
  <w:num w:numId="4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4"/>
  </w:num>
  <w:num w:numId="4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6D5"/>
    <w:rsid w:val="00001885"/>
    <w:rsid w:val="00001C0F"/>
    <w:rsid w:val="00001F09"/>
    <w:rsid w:val="00013BAF"/>
    <w:rsid w:val="0001652E"/>
    <w:rsid w:val="00016F7D"/>
    <w:rsid w:val="0001732D"/>
    <w:rsid w:val="00017E2C"/>
    <w:rsid w:val="00022F88"/>
    <w:rsid w:val="00023CC7"/>
    <w:rsid w:val="00025C39"/>
    <w:rsid w:val="0002700C"/>
    <w:rsid w:val="00030868"/>
    <w:rsid w:val="000314BF"/>
    <w:rsid w:val="00031D5A"/>
    <w:rsid w:val="00032DD8"/>
    <w:rsid w:val="00037538"/>
    <w:rsid w:val="00040C79"/>
    <w:rsid w:val="00041B92"/>
    <w:rsid w:val="0005027A"/>
    <w:rsid w:val="00050A0E"/>
    <w:rsid w:val="00052FFC"/>
    <w:rsid w:val="00053723"/>
    <w:rsid w:val="00053773"/>
    <w:rsid w:val="0005473E"/>
    <w:rsid w:val="00054FB7"/>
    <w:rsid w:val="00055AA7"/>
    <w:rsid w:val="00056689"/>
    <w:rsid w:val="00065204"/>
    <w:rsid w:val="00065AFF"/>
    <w:rsid w:val="00066773"/>
    <w:rsid w:val="00066FFE"/>
    <w:rsid w:val="00070078"/>
    <w:rsid w:val="000723A3"/>
    <w:rsid w:val="0007293A"/>
    <w:rsid w:val="00073BCA"/>
    <w:rsid w:val="00075C86"/>
    <w:rsid w:val="00076658"/>
    <w:rsid w:val="00084F21"/>
    <w:rsid w:val="00091C9F"/>
    <w:rsid w:val="000928CB"/>
    <w:rsid w:val="000936D7"/>
    <w:rsid w:val="00095342"/>
    <w:rsid w:val="0009574D"/>
    <w:rsid w:val="00097438"/>
    <w:rsid w:val="000A10B1"/>
    <w:rsid w:val="000A263B"/>
    <w:rsid w:val="000A2DD2"/>
    <w:rsid w:val="000A5499"/>
    <w:rsid w:val="000A5690"/>
    <w:rsid w:val="000B0032"/>
    <w:rsid w:val="000B033D"/>
    <w:rsid w:val="000B05A5"/>
    <w:rsid w:val="000B14FE"/>
    <w:rsid w:val="000B5391"/>
    <w:rsid w:val="000C1974"/>
    <w:rsid w:val="000C1CF6"/>
    <w:rsid w:val="000C2D90"/>
    <w:rsid w:val="000C5830"/>
    <w:rsid w:val="000D1205"/>
    <w:rsid w:val="000D22BF"/>
    <w:rsid w:val="000D45B1"/>
    <w:rsid w:val="000D4CF8"/>
    <w:rsid w:val="000D5753"/>
    <w:rsid w:val="000D5F99"/>
    <w:rsid w:val="000E1007"/>
    <w:rsid w:val="000E2B33"/>
    <w:rsid w:val="000E3DAA"/>
    <w:rsid w:val="000E3E7E"/>
    <w:rsid w:val="000E4712"/>
    <w:rsid w:val="000F06FE"/>
    <w:rsid w:val="000F0D18"/>
    <w:rsid w:val="000F0FE5"/>
    <w:rsid w:val="000F2160"/>
    <w:rsid w:val="000F346D"/>
    <w:rsid w:val="000F428C"/>
    <w:rsid w:val="00101DCF"/>
    <w:rsid w:val="0010248B"/>
    <w:rsid w:val="0010301F"/>
    <w:rsid w:val="00104CA5"/>
    <w:rsid w:val="0010702A"/>
    <w:rsid w:val="00107150"/>
    <w:rsid w:val="001073DF"/>
    <w:rsid w:val="001079C4"/>
    <w:rsid w:val="0011046F"/>
    <w:rsid w:val="0011067F"/>
    <w:rsid w:val="00111C4E"/>
    <w:rsid w:val="0011221D"/>
    <w:rsid w:val="00112A79"/>
    <w:rsid w:val="00114AB9"/>
    <w:rsid w:val="00116978"/>
    <w:rsid w:val="0011799F"/>
    <w:rsid w:val="00117E05"/>
    <w:rsid w:val="00120B47"/>
    <w:rsid w:val="00121C15"/>
    <w:rsid w:val="00121C4C"/>
    <w:rsid w:val="00122525"/>
    <w:rsid w:val="0012309A"/>
    <w:rsid w:val="001233AD"/>
    <w:rsid w:val="00123684"/>
    <w:rsid w:val="001236C4"/>
    <w:rsid w:val="00123D01"/>
    <w:rsid w:val="00126A5B"/>
    <w:rsid w:val="001273DA"/>
    <w:rsid w:val="0013186A"/>
    <w:rsid w:val="00132064"/>
    <w:rsid w:val="00132D17"/>
    <w:rsid w:val="00133107"/>
    <w:rsid w:val="00134A19"/>
    <w:rsid w:val="00134BA5"/>
    <w:rsid w:val="0013551D"/>
    <w:rsid w:val="00137E0E"/>
    <w:rsid w:val="00140A62"/>
    <w:rsid w:val="00140D15"/>
    <w:rsid w:val="00141367"/>
    <w:rsid w:val="00142F46"/>
    <w:rsid w:val="00143515"/>
    <w:rsid w:val="00146528"/>
    <w:rsid w:val="00147779"/>
    <w:rsid w:val="00151247"/>
    <w:rsid w:val="00151F9C"/>
    <w:rsid w:val="00153870"/>
    <w:rsid w:val="00155379"/>
    <w:rsid w:val="001558DD"/>
    <w:rsid w:val="00157AEF"/>
    <w:rsid w:val="00161E87"/>
    <w:rsid w:val="00162833"/>
    <w:rsid w:val="00162E63"/>
    <w:rsid w:val="001654AE"/>
    <w:rsid w:val="00170C16"/>
    <w:rsid w:val="00172A7E"/>
    <w:rsid w:val="001732B5"/>
    <w:rsid w:val="00173CDB"/>
    <w:rsid w:val="00174140"/>
    <w:rsid w:val="001742C6"/>
    <w:rsid w:val="00174789"/>
    <w:rsid w:val="00176377"/>
    <w:rsid w:val="0017700B"/>
    <w:rsid w:val="00180010"/>
    <w:rsid w:val="0018429F"/>
    <w:rsid w:val="00185835"/>
    <w:rsid w:val="001862F6"/>
    <w:rsid w:val="00187F51"/>
    <w:rsid w:val="00191138"/>
    <w:rsid w:val="00191BC1"/>
    <w:rsid w:val="001925A8"/>
    <w:rsid w:val="00194B50"/>
    <w:rsid w:val="001953F0"/>
    <w:rsid w:val="001A053A"/>
    <w:rsid w:val="001A0CD3"/>
    <w:rsid w:val="001A2803"/>
    <w:rsid w:val="001A2D59"/>
    <w:rsid w:val="001A34A0"/>
    <w:rsid w:val="001A3E7B"/>
    <w:rsid w:val="001A4617"/>
    <w:rsid w:val="001A6D2F"/>
    <w:rsid w:val="001B1EB9"/>
    <w:rsid w:val="001B1FE5"/>
    <w:rsid w:val="001B259B"/>
    <w:rsid w:val="001B30B5"/>
    <w:rsid w:val="001B485E"/>
    <w:rsid w:val="001B603A"/>
    <w:rsid w:val="001B70E3"/>
    <w:rsid w:val="001B7937"/>
    <w:rsid w:val="001C0916"/>
    <w:rsid w:val="001C1A4D"/>
    <w:rsid w:val="001C1EEB"/>
    <w:rsid w:val="001C2D46"/>
    <w:rsid w:val="001C2E62"/>
    <w:rsid w:val="001C2FC7"/>
    <w:rsid w:val="001C487E"/>
    <w:rsid w:val="001C50D0"/>
    <w:rsid w:val="001C5489"/>
    <w:rsid w:val="001C54AE"/>
    <w:rsid w:val="001C7505"/>
    <w:rsid w:val="001C7EAD"/>
    <w:rsid w:val="001D2DAA"/>
    <w:rsid w:val="001D3290"/>
    <w:rsid w:val="001D73AC"/>
    <w:rsid w:val="001D740E"/>
    <w:rsid w:val="001E0C96"/>
    <w:rsid w:val="001E1802"/>
    <w:rsid w:val="001E5CDA"/>
    <w:rsid w:val="001F00BB"/>
    <w:rsid w:val="001F414E"/>
    <w:rsid w:val="001F4ECD"/>
    <w:rsid w:val="001F64AF"/>
    <w:rsid w:val="00201700"/>
    <w:rsid w:val="00202278"/>
    <w:rsid w:val="0020237F"/>
    <w:rsid w:val="00202D1C"/>
    <w:rsid w:val="00204A57"/>
    <w:rsid w:val="00204E47"/>
    <w:rsid w:val="002057D9"/>
    <w:rsid w:val="002069BF"/>
    <w:rsid w:val="00207DA9"/>
    <w:rsid w:val="00207FF9"/>
    <w:rsid w:val="00213043"/>
    <w:rsid w:val="00213767"/>
    <w:rsid w:val="00216B24"/>
    <w:rsid w:val="0021731D"/>
    <w:rsid w:val="0022028C"/>
    <w:rsid w:val="00221E59"/>
    <w:rsid w:val="002239CB"/>
    <w:rsid w:val="00223B73"/>
    <w:rsid w:val="002245CC"/>
    <w:rsid w:val="00227A0D"/>
    <w:rsid w:val="002335F4"/>
    <w:rsid w:val="00233FD8"/>
    <w:rsid w:val="002348EF"/>
    <w:rsid w:val="002352D1"/>
    <w:rsid w:val="00235AC3"/>
    <w:rsid w:val="00235D0C"/>
    <w:rsid w:val="00237953"/>
    <w:rsid w:val="0024000C"/>
    <w:rsid w:val="00240626"/>
    <w:rsid w:val="00241959"/>
    <w:rsid w:val="00242314"/>
    <w:rsid w:val="00243488"/>
    <w:rsid w:val="0024545A"/>
    <w:rsid w:val="00247554"/>
    <w:rsid w:val="002475F7"/>
    <w:rsid w:val="00247AEB"/>
    <w:rsid w:val="002504D4"/>
    <w:rsid w:val="00250F90"/>
    <w:rsid w:val="002551DA"/>
    <w:rsid w:val="00256087"/>
    <w:rsid w:val="00265CEA"/>
    <w:rsid w:val="00266B86"/>
    <w:rsid w:val="0027046E"/>
    <w:rsid w:val="00272786"/>
    <w:rsid w:val="00272E5C"/>
    <w:rsid w:val="00272F2A"/>
    <w:rsid w:val="002732F9"/>
    <w:rsid w:val="002753BA"/>
    <w:rsid w:val="00275FF3"/>
    <w:rsid w:val="002762AF"/>
    <w:rsid w:val="00277C12"/>
    <w:rsid w:val="00282BE5"/>
    <w:rsid w:val="00283212"/>
    <w:rsid w:val="00283CEE"/>
    <w:rsid w:val="0028479D"/>
    <w:rsid w:val="00284D22"/>
    <w:rsid w:val="00293D5E"/>
    <w:rsid w:val="002951AC"/>
    <w:rsid w:val="002975B6"/>
    <w:rsid w:val="00297A4C"/>
    <w:rsid w:val="00297AAA"/>
    <w:rsid w:val="002A22C9"/>
    <w:rsid w:val="002A31D5"/>
    <w:rsid w:val="002A42CD"/>
    <w:rsid w:val="002B15AF"/>
    <w:rsid w:val="002B1D5B"/>
    <w:rsid w:val="002B337E"/>
    <w:rsid w:val="002B4829"/>
    <w:rsid w:val="002B681D"/>
    <w:rsid w:val="002B71C3"/>
    <w:rsid w:val="002C1004"/>
    <w:rsid w:val="002C229E"/>
    <w:rsid w:val="002C2C83"/>
    <w:rsid w:val="002C2DD6"/>
    <w:rsid w:val="002C3CEF"/>
    <w:rsid w:val="002C4CE0"/>
    <w:rsid w:val="002C61C3"/>
    <w:rsid w:val="002D1491"/>
    <w:rsid w:val="002D2187"/>
    <w:rsid w:val="002D2A4B"/>
    <w:rsid w:val="002D2E77"/>
    <w:rsid w:val="002E145A"/>
    <w:rsid w:val="002E17B7"/>
    <w:rsid w:val="002E17C4"/>
    <w:rsid w:val="002E2A43"/>
    <w:rsid w:val="002E3C66"/>
    <w:rsid w:val="002E49B7"/>
    <w:rsid w:val="002E6B18"/>
    <w:rsid w:val="002F06ED"/>
    <w:rsid w:val="002F324F"/>
    <w:rsid w:val="002F3366"/>
    <w:rsid w:val="002F4514"/>
    <w:rsid w:val="002F46BA"/>
    <w:rsid w:val="002F4E77"/>
    <w:rsid w:val="00300D0B"/>
    <w:rsid w:val="00300EEC"/>
    <w:rsid w:val="00301015"/>
    <w:rsid w:val="003044D0"/>
    <w:rsid w:val="00304A6F"/>
    <w:rsid w:val="00306AE3"/>
    <w:rsid w:val="00307DA1"/>
    <w:rsid w:val="0031098B"/>
    <w:rsid w:val="0031137F"/>
    <w:rsid w:val="00311784"/>
    <w:rsid w:val="00311CC2"/>
    <w:rsid w:val="00312FF9"/>
    <w:rsid w:val="0031452A"/>
    <w:rsid w:val="00316224"/>
    <w:rsid w:val="00317ED5"/>
    <w:rsid w:val="0032319F"/>
    <w:rsid w:val="00326BEA"/>
    <w:rsid w:val="003271B8"/>
    <w:rsid w:val="00327210"/>
    <w:rsid w:val="00327660"/>
    <w:rsid w:val="00331320"/>
    <w:rsid w:val="00331624"/>
    <w:rsid w:val="00331CD5"/>
    <w:rsid w:val="0033413A"/>
    <w:rsid w:val="003343C5"/>
    <w:rsid w:val="00334CC8"/>
    <w:rsid w:val="0033550C"/>
    <w:rsid w:val="003357D8"/>
    <w:rsid w:val="00336256"/>
    <w:rsid w:val="00336652"/>
    <w:rsid w:val="003401A7"/>
    <w:rsid w:val="00341484"/>
    <w:rsid w:val="003450C4"/>
    <w:rsid w:val="00347F3F"/>
    <w:rsid w:val="00351129"/>
    <w:rsid w:val="003513E0"/>
    <w:rsid w:val="00351788"/>
    <w:rsid w:val="00352BD8"/>
    <w:rsid w:val="00354BE2"/>
    <w:rsid w:val="00356CDA"/>
    <w:rsid w:val="0036408B"/>
    <w:rsid w:val="003648AA"/>
    <w:rsid w:val="00364D63"/>
    <w:rsid w:val="00366569"/>
    <w:rsid w:val="00367846"/>
    <w:rsid w:val="003712FF"/>
    <w:rsid w:val="00372783"/>
    <w:rsid w:val="0037319B"/>
    <w:rsid w:val="0037657F"/>
    <w:rsid w:val="003765BB"/>
    <w:rsid w:val="00376D22"/>
    <w:rsid w:val="003777FB"/>
    <w:rsid w:val="00380F40"/>
    <w:rsid w:val="00381234"/>
    <w:rsid w:val="003828D3"/>
    <w:rsid w:val="0038376B"/>
    <w:rsid w:val="00384ACF"/>
    <w:rsid w:val="00386C3B"/>
    <w:rsid w:val="00387BB0"/>
    <w:rsid w:val="00392499"/>
    <w:rsid w:val="003939E2"/>
    <w:rsid w:val="003947A5"/>
    <w:rsid w:val="0039671F"/>
    <w:rsid w:val="003A1AE6"/>
    <w:rsid w:val="003A2567"/>
    <w:rsid w:val="003A4263"/>
    <w:rsid w:val="003A4346"/>
    <w:rsid w:val="003A770E"/>
    <w:rsid w:val="003A7E15"/>
    <w:rsid w:val="003B4143"/>
    <w:rsid w:val="003B5C38"/>
    <w:rsid w:val="003B6437"/>
    <w:rsid w:val="003B6B2E"/>
    <w:rsid w:val="003B7148"/>
    <w:rsid w:val="003B7E08"/>
    <w:rsid w:val="003C0600"/>
    <w:rsid w:val="003C158B"/>
    <w:rsid w:val="003C251B"/>
    <w:rsid w:val="003C2628"/>
    <w:rsid w:val="003C2AFD"/>
    <w:rsid w:val="003C30A4"/>
    <w:rsid w:val="003C3865"/>
    <w:rsid w:val="003C6508"/>
    <w:rsid w:val="003C77DC"/>
    <w:rsid w:val="003D1F43"/>
    <w:rsid w:val="003D4B13"/>
    <w:rsid w:val="003D4DCB"/>
    <w:rsid w:val="003D69ED"/>
    <w:rsid w:val="003D7A34"/>
    <w:rsid w:val="003E06EC"/>
    <w:rsid w:val="003E1621"/>
    <w:rsid w:val="003E40C4"/>
    <w:rsid w:val="003E55E7"/>
    <w:rsid w:val="003F08E9"/>
    <w:rsid w:val="003F0E6F"/>
    <w:rsid w:val="003F1139"/>
    <w:rsid w:val="003F25EE"/>
    <w:rsid w:val="003F3598"/>
    <w:rsid w:val="003F508E"/>
    <w:rsid w:val="0040133B"/>
    <w:rsid w:val="0040294C"/>
    <w:rsid w:val="00403366"/>
    <w:rsid w:val="00407356"/>
    <w:rsid w:val="00410596"/>
    <w:rsid w:val="00411097"/>
    <w:rsid w:val="00411304"/>
    <w:rsid w:val="00411BA5"/>
    <w:rsid w:val="00412B76"/>
    <w:rsid w:val="0041414C"/>
    <w:rsid w:val="004162B5"/>
    <w:rsid w:val="0042000D"/>
    <w:rsid w:val="00420D93"/>
    <w:rsid w:val="004219D5"/>
    <w:rsid w:val="0042244B"/>
    <w:rsid w:val="00422582"/>
    <w:rsid w:val="0042311C"/>
    <w:rsid w:val="00423DD2"/>
    <w:rsid w:val="00423E3E"/>
    <w:rsid w:val="00424716"/>
    <w:rsid w:val="00424902"/>
    <w:rsid w:val="00424998"/>
    <w:rsid w:val="00424A52"/>
    <w:rsid w:val="00424EFF"/>
    <w:rsid w:val="00424F50"/>
    <w:rsid w:val="00425231"/>
    <w:rsid w:val="004256C4"/>
    <w:rsid w:val="00425CD9"/>
    <w:rsid w:val="0043258C"/>
    <w:rsid w:val="004338AB"/>
    <w:rsid w:val="00433E6C"/>
    <w:rsid w:val="004341B3"/>
    <w:rsid w:val="00435664"/>
    <w:rsid w:val="00435D20"/>
    <w:rsid w:val="004364AE"/>
    <w:rsid w:val="004366C9"/>
    <w:rsid w:val="004400A9"/>
    <w:rsid w:val="004409C6"/>
    <w:rsid w:val="0044287E"/>
    <w:rsid w:val="00443579"/>
    <w:rsid w:val="00445C1D"/>
    <w:rsid w:val="00447C63"/>
    <w:rsid w:val="004501AB"/>
    <w:rsid w:val="0045289A"/>
    <w:rsid w:val="00452BBE"/>
    <w:rsid w:val="0045348C"/>
    <w:rsid w:val="0045739C"/>
    <w:rsid w:val="0046109F"/>
    <w:rsid w:val="00461CFE"/>
    <w:rsid w:val="00462D32"/>
    <w:rsid w:val="00465998"/>
    <w:rsid w:val="00465AF4"/>
    <w:rsid w:val="00466326"/>
    <w:rsid w:val="004664EA"/>
    <w:rsid w:val="0046778F"/>
    <w:rsid w:val="00470987"/>
    <w:rsid w:val="00471810"/>
    <w:rsid w:val="0047508C"/>
    <w:rsid w:val="00480232"/>
    <w:rsid w:val="00483377"/>
    <w:rsid w:val="00483960"/>
    <w:rsid w:val="004903AB"/>
    <w:rsid w:val="00490CF1"/>
    <w:rsid w:val="00491FE5"/>
    <w:rsid w:val="00493A8F"/>
    <w:rsid w:val="00493C72"/>
    <w:rsid w:val="0049539F"/>
    <w:rsid w:val="004A2CD1"/>
    <w:rsid w:val="004A47D7"/>
    <w:rsid w:val="004A4DAD"/>
    <w:rsid w:val="004A543A"/>
    <w:rsid w:val="004A60D6"/>
    <w:rsid w:val="004A74AE"/>
    <w:rsid w:val="004A758A"/>
    <w:rsid w:val="004A7A67"/>
    <w:rsid w:val="004A7DFC"/>
    <w:rsid w:val="004B0994"/>
    <w:rsid w:val="004B10CC"/>
    <w:rsid w:val="004B1867"/>
    <w:rsid w:val="004B1F05"/>
    <w:rsid w:val="004B2C1D"/>
    <w:rsid w:val="004B2F95"/>
    <w:rsid w:val="004B406A"/>
    <w:rsid w:val="004B69F6"/>
    <w:rsid w:val="004B6C17"/>
    <w:rsid w:val="004C0B6B"/>
    <w:rsid w:val="004C2F48"/>
    <w:rsid w:val="004C43E2"/>
    <w:rsid w:val="004C47D0"/>
    <w:rsid w:val="004C5458"/>
    <w:rsid w:val="004C72FE"/>
    <w:rsid w:val="004C7984"/>
    <w:rsid w:val="004D01E8"/>
    <w:rsid w:val="004D154E"/>
    <w:rsid w:val="004D6389"/>
    <w:rsid w:val="004D74B2"/>
    <w:rsid w:val="004E0DDE"/>
    <w:rsid w:val="004E1A0E"/>
    <w:rsid w:val="004E1D6B"/>
    <w:rsid w:val="004E6E42"/>
    <w:rsid w:val="004E78E8"/>
    <w:rsid w:val="004E79C4"/>
    <w:rsid w:val="004F14DC"/>
    <w:rsid w:val="004F32D8"/>
    <w:rsid w:val="004F45CF"/>
    <w:rsid w:val="004F67BC"/>
    <w:rsid w:val="00500258"/>
    <w:rsid w:val="005003FE"/>
    <w:rsid w:val="00502A77"/>
    <w:rsid w:val="00507595"/>
    <w:rsid w:val="00514335"/>
    <w:rsid w:val="00516093"/>
    <w:rsid w:val="0051635E"/>
    <w:rsid w:val="005163B3"/>
    <w:rsid w:val="005200CC"/>
    <w:rsid w:val="00522379"/>
    <w:rsid w:val="00522FDC"/>
    <w:rsid w:val="00523CCE"/>
    <w:rsid w:val="00525887"/>
    <w:rsid w:val="00527762"/>
    <w:rsid w:val="0053055C"/>
    <w:rsid w:val="005308EE"/>
    <w:rsid w:val="00533DA9"/>
    <w:rsid w:val="005348B1"/>
    <w:rsid w:val="00536E31"/>
    <w:rsid w:val="005372F3"/>
    <w:rsid w:val="0053753B"/>
    <w:rsid w:val="00537F9E"/>
    <w:rsid w:val="00541225"/>
    <w:rsid w:val="00543378"/>
    <w:rsid w:val="00543E45"/>
    <w:rsid w:val="00547117"/>
    <w:rsid w:val="00554851"/>
    <w:rsid w:val="0055526D"/>
    <w:rsid w:val="00555E2A"/>
    <w:rsid w:val="005572D9"/>
    <w:rsid w:val="0056094E"/>
    <w:rsid w:val="00560E72"/>
    <w:rsid w:val="0056146D"/>
    <w:rsid w:val="0056258D"/>
    <w:rsid w:val="005642B6"/>
    <w:rsid w:val="0056751A"/>
    <w:rsid w:val="0056762D"/>
    <w:rsid w:val="00567D67"/>
    <w:rsid w:val="00571A89"/>
    <w:rsid w:val="00571B86"/>
    <w:rsid w:val="00571C6D"/>
    <w:rsid w:val="0057250D"/>
    <w:rsid w:val="005727E4"/>
    <w:rsid w:val="00573216"/>
    <w:rsid w:val="00574E0F"/>
    <w:rsid w:val="0057515B"/>
    <w:rsid w:val="00580455"/>
    <w:rsid w:val="0058132A"/>
    <w:rsid w:val="005819E1"/>
    <w:rsid w:val="00581A69"/>
    <w:rsid w:val="005827D1"/>
    <w:rsid w:val="00583545"/>
    <w:rsid w:val="00583A64"/>
    <w:rsid w:val="00586558"/>
    <w:rsid w:val="00587B06"/>
    <w:rsid w:val="005918F6"/>
    <w:rsid w:val="00592D0B"/>
    <w:rsid w:val="00592D14"/>
    <w:rsid w:val="00593A21"/>
    <w:rsid w:val="00593DF3"/>
    <w:rsid w:val="0059403D"/>
    <w:rsid w:val="0059460C"/>
    <w:rsid w:val="00594F4D"/>
    <w:rsid w:val="00595500"/>
    <w:rsid w:val="00595FCD"/>
    <w:rsid w:val="005964F9"/>
    <w:rsid w:val="005A06D2"/>
    <w:rsid w:val="005A6F91"/>
    <w:rsid w:val="005B0C04"/>
    <w:rsid w:val="005B10FF"/>
    <w:rsid w:val="005B1E75"/>
    <w:rsid w:val="005B35BD"/>
    <w:rsid w:val="005B461F"/>
    <w:rsid w:val="005B4C52"/>
    <w:rsid w:val="005B5580"/>
    <w:rsid w:val="005B584F"/>
    <w:rsid w:val="005B5BE9"/>
    <w:rsid w:val="005B6055"/>
    <w:rsid w:val="005B6B5C"/>
    <w:rsid w:val="005B6F56"/>
    <w:rsid w:val="005B7A27"/>
    <w:rsid w:val="005B7ED3"/>
    <w:rsid w:val="005C23AF"/>
    <w:rsid w:val="005C430D"/>
    <w:rsid w:val="005C4F78"/>
    <w:rsid w:val="005C6478"/>
    <w:rsid w:val="005D14E0"/>
    <w:rsid w:val="005D32D9"/>
    <w:rsid w:val="005D3F06"/>
    <w:rsid w:val="005D4586"/>
    <w:rsid w:val="005D46D5"/>
    <w:rsid w:val="005D4B1C"/>
    <w:rsid w:val="005D532E"/>
    <w:rsid w:val="005D7746"/>
    <w:rsid w:val="005E360A"/>
    <w:rsid w:val="005E3E6C"/>
    <w:rsid w:val="005E4032"/>
    <w:rsid w:val="005E53EB"/>
    <w:rsid w:val="005E6D3A"/>
    <w:rsid w:val="005E6E9C"/>
    <w:rsid w:val="005F1E76"/>
    <w:rsid w:val="005F592C"/>
    <w:rsid w:val="005F5F59"/>
    <w:rsid w:val="005F75D6"/>
    <w:rsid w:val="005F774D"/>
    <w:rsid w:val="005F790F"/>
    <w:rsid w:val="006000C2"/>
    <w:rsid w:val="0060054D"/>
    <w:rsid w:val="0060145D"/>
    <w:rsid w:val="00601BB9"/>
    <w:rsid w:val="006072B0"/>
    <w:rsid w:val="0060791E"/>
    <w:rsid w:val="006102DB"/>
    <w:rsid w:val="00610EF4"/>
    <w:rsid w:val="00611310"/>
    <w:rsid w:val="006146B4"/>
    <w:rsid w:val="00614866"/>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5EA"/>
    <w:rsid w:val="00641017"/>
    <w:rsid w:val="00641D69"/>
    <w:rsid w:val="00643BA3"/>
    <w:rsid w:val="00644696"/>
    <w:rsid w:val="00644F2D"/>
    <w:rsid w:val="00652786"/>
    <w:rsid w:val="00653097"/>
    <w:rsid w:val="00653BCA"/>
    <w:rsid w:val="006554E7"/>
    <w:rsid w:val="00656960"/>
    <w:rsid w:val="006609F4"/>
    <w:rsid w:val="006634F7"/>
    <w:rsid w:val="006638BE"/>
    <w:rsid w:val="006652EE"/>
    <w:rsid w:val="00665844"/>
    <w:rsid w:val="0066596D"/>
    <w:rsid w:val="00665974"/>
    <w:rsid w:val="006666C5"/>
    <w:rsid w:val="00667A65"/>
    <w:rsid w:val="00670645"/>
    <w:rsid w:val="006713F0"/>
    <w:rsid w:val="00671B32"/>
    <w:rsid w:val="00675A53"/>
    <w:rsid w:val="006800AF"/>
    <w:rsid w:val="006817D6"/>
    <w:rsid w:val="0068323F"/>
    <w:rsid w:val="00683E43"/>
    <w:rsid w:val="006843E6"/>
    <w:rsid w:val="00685549"/>
    <w:rsid w:val="006855E1"/>
    <w:rsid w:val="00686106"/>
    <w:rsid w:val="0068749C"/>
    <w:rsid w:val="006913F4"/>
    <w:rsid w:val="00692233"/>
    <w:rsid w:val="00692CFF"/>
    <w:rsid w:val="00693813"/>
    <w:rsid w:val="00693814"/>
    <w:rsid w:val="0069437C"/>
    <w:rsid w:val="006A044E"/>
    <w:rsid w:val="006A08BA"/>
    <w:rsid w:val="006A33B2"/>
    <w:rsid w:val="006A6CD7"/>
    <w:rsid w:val="006A779B"/>
    <w:rsid w:val="006B1F1F"/>
    <w:rsid w:val="006B62F0"/>
    <w:rsid w:val="006C0C65"/>
    <w:rsid w:val="006C1B37"/>
    <w:rsid w:val="006C20D7"/>
    <w:rsid w:val="006C22D3"/>
    <w:rsid w:val="006C558F"/>
    <w:rsid w:val="006C71D0"/>
    <w:rsid w:val="006C7F55"/>
    <w:rsid w:val="006D0439"/>
    <w:rsid w:val="006D15D0"/>
    <w:rsid w:val="006D22E6"/>
    <w:rsid w:val="006D231C"/>
    <w:rsid w:val="006D6B2D"/>
    <w:rsid w:val="006D7548"/>
    <w:rsid w:val="006E081C"/>
    <w:rsid w:val="006E13E8"/>
    <w:rsid w:val="006E2EEA"/>
    <w:rsid w:val="006E649C"/>
    <w:rsid w:val="006E6691"/>
    <w:rsid w:val="006E6B4D"/>
    <w:rsid w:val="006E7CF2"/>
    <w:rsid w:val="006F13F0"/>
    <w:rsid w:val="006F1F6E"/>
    <w:rsid w:val="006F462B"/>
    <w:rsid w:val="006F4E34"/>
    <w:rsid w:val="006F5A36"/>
    <w:rsid w:val="006F622B"/>
    <w:rsid w:val="006F6C3A"/>
    <w:rsid w:val="00700591"/>
    <w:rsid w:val="007016A8"/>
    <w:rsid w:val="00701DB4"/>
    <w:rsid w:val="00704776"/>
    <w:rsid w:val="00705C04"/>
    <w:rsid w:val="00707C74"/>
    <w:rsid w:val="0071094E"/>
    <w:rsid w:val="00710A7C"/>
    <w:rsid w:val="007117E9"/>
    <w:rsid w:val="00712636"/>
    <w:rsid w:val="0071263F"/>
    <w:rsid w:val="00714235"/>
    <w:rsid w:val="00714348"/>
    <w:rsid w:val="007151D9"/>
    <w:rsid w:val="00721CC8"/>
    <w:rsid w:val="00723E91"/>
    <w:rsid w:val="007254D4"/>
    <w:rsid w:val="0072666B"/>
    <w:rsid w:val="007300EC"/>
    <w:rsid w:val="0073065B"/>
    <w:rsid w:val="00731179"/>
    <w:rsid w:val="00731A89"/>
    <w:rsid w:val="00733715"/>
    <w:rsid w:val="007351BD"/>
    <w:rsid w:val="0073715C"/>
    <w:rsid w:val="00741BEA"/>
    <w:rsid w:val="007423FC"/>
    <w:rsid w:val="007446C8"/>
    <w:rsid w:val="00747B79"/>
    <w:rsid w:val="00747CE4"/>
    <w:rsid w:val="00747EF0"/>
    <w:rsid w:val="00750BE7"/>
    <w:rsid w:val="007526C9"/>
    <w:rsid w:val="007532C4"/>
    <w:rsid w:val="0075569E"/>
    <w:rsid w:val="00756F43"/>
    <w:rsid w:val="0075723E"/>
    <w:rsid w:val="007602CC"/>
    <w:rsid w:val="00760C6F"/>
    <w:rsid w:val="00763748"/>
    <w:rsid w:val="00764CC1"/>
    <w:rsid w:val="0076550A"/>
    <w:rsid w:val="00772BAD"/>
    <w:rsid w:val="00772F0E"/>
    <w:rsid w:val="007767BB"/>
    <w:rsid w:val="00780394"/>
    <w:rsid w:val="00781509"/>
    <w:rsid w:val="00782725"/>
    <w:rsid w:val="007853CF"/>
    <w:rsid w:val="00785A54"/>
    <w:rsid w:val="007863AB"/>
    <w:rsid w:val="00791313"/>
    <w:rsid w:val="00791559"/>
    <w:rsid w:val="00794B24"/>
    <w:rsid w:val="00797607"/>
    <w:rsid w:val="00797F67"/>
    <w:rsid w:val="007A05B8"/>
    <w:rsid w:val="007A0A04"/>
    <w:rsid w:val="007A0F8E"/>
    <w:rsid w:val="007A1412"/>
    <w:rsid w:val="007A2482"/>
    <w:rsid w:val="007A46B0"/>
    <w:rsid w:val="007A46C9"/>
    <w:rsid w:val="007A4C74"/>
    <w:rsid w:val="007A78ED"/>
    <w:rsid w:val="007B02F9"/>
    <w:rsid w:val="007B0320"/>
    <w:rsid w:val="007B0711"/>
    <w:rsid w:val="007B2946"/>
    <w:rsid w:val="007B35EE"/>
    <w:rsid w:val="007B40F2"/>
    <w:rsid w:val="007B4C2C"/>
    <w:rsid w:val="007B4F8B"/>
    <w:rsid w:val="007B61C6"/>
    <w:rsid w:val="007B648C"/>
    <w:rsid w:val="007B7F09"/>
    <w:rsid w:val="007C10B7"/>
    <w:rsid w:val="007C2CD2"/>
    <w:rsid w:val="007C43AF"/>
    <w:rsid w:val="007C43C6"/>
    <w:rsid w:val="007C50A0"/>
    <w:rsid w:val="007C6290"/>
    <w:rsid w:val="007C7694"/>
    <w:rsid w:val="007C7BB4"/>
    <w:rsid w:val="007C7F98"/>
    <w:rsid w:val="007D1D1F"/>
    <w:rsid w:val="007D1FBF"/>
    <w:rsid w:val="007D22B7"/>
    <w:rsid w:val="007D3447"/>
    <w:rsid w:val="007D53E1"/>
    <w:rsid w:val="007D69EC"/>
    <w:rsid w:val="007D7109"/>
    <w:rsid w:val="007E03EF"/>
    <w:rsid w:val="007E13F0"/>
    <w:rsid w:val="007E16FE"/>
    <w:rsid w:val="007E74FB"/>
    <w:rsid w:val="007F0203"/>
    <w:rsid w:val="007F1476"/>
    <w:rsid w:val="007F1732"/>
    <w:rsid w:val="007F32E4"/>
    <w:rsid w:val="007F382B"/>
    <w:rsid w:val="007F4A72"/>
    <w:rsid w:val="007F5289"/>
    <w:rsid w:val="007F640C"/>
    <w:rsid w:val="007F696D"/>
    <w:rsid w:val="007F75EE"/>
    <w:rsid w:val="00801203"/>
    <w:rsid w:val="00802F58"/>
    <w:rsid w:val="008036B2"/>
    <w:rsid w:val="00804354"/>
    <w:rsid w:val="0081366C"/>
    <w:rsid w:val="00815127"/>
    <w:rsid w:val="008153B8"/>
    <w:rsid w:val="0082025E"/>
    <w:rsid w:val="008208BC"/>
    <w:rsid w:val="0082110D"/>
    <w:rsid w:val="008215F6"/>
    <w:rsid w:val="00821C9E"/>
    <w:rsid w:val="00822147"/>
    <w:rsid w:val="00822AB2"/>
    <w:rsid w:val="008239E2"/>
    <w:rsid w:val="00824E97"/>
    <w:rsid w:val="00825AD7"/>
    <w:rsid w:val="00826664"/>
    <w:rsid w:val="0082703B"/>
    <w:rsid w:val="00827697"/>
    <w:rsid w:val="0082778A"/>
    <w:rsid w:val="0083107A"/>
    <w:rsid w:val="008316BE"/>
    <w:rsid w:val="0083351C"/>
    <w:rsid w:val="00834EB7"/>
    <w:rsid w:val="008368BB"/>
    <w:rsid w:val="00837EA2"/>
    <w:rsid w:val="0084225D"/>
    <w:rsid w:val="00842499"/>
    <w:rsid w:val="00842AA6"/>
    <w:rsid w:val="00845B12"/>
    <w:rsid w:val="00846FDD"/>
    <w:rsid w:val="008478DB"/>
    <w:rsid w:val="00851677"/>
    <w:rsid w:val="00851B7D"/>
    <w:rsid w:val="0085363F"/>
    <w:rsid w:val="00853ECD"/>
    <w:rsid w:val="00854838"/>
    <w:rsid w:val="00855FB4"/>
    <w:rsid w:val="00856B82"/>
    <w:rsid w:val="00857F9B"/>
    <w:rsid w:val="00860EC9"/>
    <w:rsid w:val="00860FD9"/>
    <w:rsid w:val="00863C18"/>
    <w:rsid w:val="00865480"/>
    <w:rsid w:val="008669CF"/>
    <w:rsid w:val="0086706E"/>
    <w:rsid w:val="0086791D"/>
    <w:rsid w:val="00871369"/>
    <w:rsid w:val="00872384"/>
    <w:rsid w:val="0087328F"/>
    <w:rsid w:val="008765D3"/>
    <w:rsid w:val="00880F30"/>
    <w:rsid w:val="00885D9D"/>
    <w:rsid w:val="008870E0"/>
    <w:rsid w:val="00890993"/>
    <w:rsid w:val="00891275"/>
    <w:rsid w:val="008916F1"/>
    <w:rsid w:val="0089225D"/>
    <w:rsid w:val="00894ECF"/>
    <w:rsid w:val="008951F3"/>
    <w:rsid w:val="0089546C"/>
    <w:rsid w:val="008963D2"/>
    <w:rsid w:val="00896472"/>
    <w:rsid w:val="008A1BE9"/>
    <w:rsid w:val="008A3284"/>
    <w:rsid w:val="008A3ECB"/>
    <w:rsid w:val="008A547A"/>
    <w:rsid w:val="008A5B3C"/>
    <w:rsid w:val="008A5BD3"/>
    <w:rsid w:val="008A620A"/>
    <w:rsid w:val="008A7016"/>
    <w:rsid w:val="008A763A"/>
    <w:rsid w:val="008B2A5F"/>
    <w:rsid w:val="008B3012"/>
    <w:rsid w:val="008B3F79"/>
    <w:rsid w:val="008B646F"/>
    <w:rsid w:val="008B6C06"/>
    <w:rsid w:val="008B799D"/>
    <w:rsid w:val="008C02AE"/>
    <w:rsid w:val="008C055A"/>
    <w:rsid w:val="008C096D"/>
    <w:rsid w:val="008D1820"/>
    <w:rsid w:val="008D18EB"/>
    <w:rsid w:val="008D1D7E"/>
    <w:rsid w:val="008D2D8A"/>
    <w:rsid w:val="008D30E8"/>
    <w:rsid w:val="008D52CE"/>
    <w:rsid w:val="008D77DF"/>
    <w:rsid w:val="008E2253"/>
    <w:rsid w:val="008E30D9"/>
    <w:rsid w:val="008E3DE0"/>
    <w:rsid w:val="008E4EE9"/>
    <w:rsid w:val="008E62F5"/>
    <w:rsid w:val="008E6688"/>
    <w:rsid w:val="008E7091"/>
    <w:rsid w:val="008E7518"/>
    <w:rsid w:val="008E7B03"/>
    <w:rsid w:val="008F5E72"/>
    <w:rsid w:val="008F7868"/>
    <w:rsid w:val="00900DA6"/>
    <w:rsid w:val="00902838"/>
    <w:rsid w:val="00903B63"/>
    <w:rsid w:val="00903CAD"/>
    <w:rsid w:val="00911BD2"/>
    <w:rsid w:val="009153B6"/>
    <w:rsid w:val="00917076"/>
    <w:rsid w:val="009175D1"/>
    <w:rsid w:val="009201A5"/>
    <w:rsid w:val="00920E92"/>
    <w:rsid w:val="00924E0A"/>
    <w:rsid w:val="009269EF"/>
    <w:rsid w:val="0092732C"/>
    <w:rsid w:val="00932495"/>
    <w:rsid w:val="00935284"/>
    <w:rsid w:val="00936049"/>
    <w:rsid w:val="00936900"/>
    <w:rsid w:val="00936DC0"/>
    <w:rsid w:val="009405FE"/>
    <w:rsid w:val="0094095E"/>
    <w:rsid w:val="009435E2"/>
    <w:rsid w:val="00943A3B"/>
    <w:rsid w:val="00944BD1"/>
    <w:rsid w:val="00945994"/>
    <w:rsid w:val="00952833"/>
    <w:rsid w:val="00956A92"/>
    <w:rsid w:val="00957824"/>
    <w:rsid w:val="009630B3"/>
    <w:rsid w:val="009633E6"/>
    <w:rsid w:val="0096361E"/>
    <w:rsid w:val="0096560E"/>
    <w:rsid w:val="00965D89"/>
    <w:rsid w:val="00972678"/>
    <w:rsid w:val="00975C2C"/>
    <w:rsid w:val="0098553C"/>
    <w:rsid w:val="00985936"/>
    <w:rsid w:val="00986592"/>
    <w:rsid w:val="00987059"/>
    <w:rsid w:val="0099198C"/>
    <w:rsid w:val="00991EB9"/>
    <w:rsid w:val="00994D92"/>
    <w:rsid w:val="00996AA5"/>
    <w:rsid w:val="00997695"/>
    <w:rsid w:val="009A2569"/>
    <w:rsid w:val="009A569F"/>
    <w:rsid w:val="009A594C"/>
    <w:rsid w:val="009B2FB5"/>
    <w:rsid w:val="009B3265"/>
    <w:rsid w:val="009B54F3"/>
    <w:rsid w:val="009B6B53"/>
    <w:rsid w:val="009B754B"/>
    <w:rsid w:val="009C1D27"/>
    <w:rsid w:val="009C25B9"/>
    <w:rsid w:val="009C32D6"/>
    <w:rsid w:val="009C34A5"/>
    <w:rsid w:val="009C40ED"/>
    <w:rsid w:val="009C471A"/>
    <w:rsid w:val="009C682F"/>
    <w:rsid w:val="009D0A56"/>
    <w:rsid w:val="009D0D1A"/>
    <w:rsid w:val="009D1C00"/>
    <w:rsid w:val="009D46A1"/>
    <w:rsid w:val="009D65A9"/>
    <w:rsid w:val="009D6D2E"/>
    <w:rsid w:val="009D7347"/>
    <w:rsid w:val="009E13E3"/>
    <w:rsid w:val="009E3270"/>
    <w:rsid w:val="009E32C2"/>
    <w:rsid w:val="009E347F"/>
    <w:rsid w:val="009E3D87"/>
    <w:rsid w:val="009F0EC1"/>
    <w:rsid w:val="009F3218"/>
    <w:rsid w:val="009F4DDF"/>
    <w:rsid w:val="009F68DE"/>
    <w:rsid w:val="009F7430"/>
    <w:rsid w:val="009F7AAC"/>
    <w:rsid w:val="00A006C1"/>
    <w:rsid w:val="00A012BE"/>
    <w:rsid w:val="00A01A59"/>
    <w:rsid w:val="00A04E89"/>
    <w:rsid w:val="00A103A2"/>
    <w:rsid w:val="00A10BA3"/>
    <w:rsid w:val="00A10F1E"/>
    <w:rsid w:val="00A1189F"/>
    <w:rsid w:val="00A13DED"/>
    <w:rsid w:val="00A14613"/>
    <w:rsid w:val="00A157DB"/>
    <w:rsid w:val="00A158FF"/>
    <w:rsid w:val="00A17205"/>
    <w:rsid w:val="00A17435"/>
    <w:rsid w:val="00A201B8"/>
    <w:rsid w:val="00A2181D"/>
    <w:rsid w:val="00A22D3A"/>
    <w:rsid w:val="00A233C1"/>
    <w:rsid w:val="00A3614C"/>
    <w:rsid w:val="00A3653A"/>
    <w:rsid w:val="00A41097"/>
    <w:rsid w:val="00A41879"/>
    <w:rsid w:val="00A43D43"/>
    <w:rsid w:val="00A45248"/>
    <w:rsid w:val="00A4527C"/>
    <w:rsid w:val="00A4578E"/>
    <w:rsid w:val="00A458EF"/>
    <w:rsid w:val="00A46BAD"/>
    <w:rsid w:val="00A47997"/>
    <w:rsid w:val="00A47A60"/>
    <w:rsid w:val="00A47CD4"/>
    <w:rsid w:val="00A510B8"/>
    <w:rsid w:val="00A518D6"/>
    <w:rsid w:val="00A5214A"/>
    <w:rsid w:val="00A549E8"/>
    <w:rsid w:val="00A54AB9"/>
    <w:rsid w:val="00A55190"/>
    <w:rsid w:val="00A55D37"/>
    <w:rsid w:val="00A576D2"/>
    <w:rsid w:val="00A57816"/>
    <w:rsid w:val="00A57E01"/>
    <w:rsid w:val="00A60DFA"/>
    <w:rsid w:val="00A60E1C"/>
    <w:rsid w:val="00A6121E"/>
    <w:rsid w:val="00A61786"/>
    <w:rsid w:val="00A62DF0"/>
    <w:rsid w:val="00A63E5B"/>
    <w:rsid w:val="00A7050D"/>
    <w:rsid w:val="00A71E37"/>
    <w:rsid w:val="00A75CCC"/>
    <w:rsid w:val="00A77498"/>
    <w:rsid w:val="00A82760"/>
    <w:rsid w:val="00A87E39"/>
    <w:rsid w:val="00A90C5E"/>
    <w:rsid w:val="00A91442"/>
    <w:rsid w:val="00A93A5E"/>
    <w:rsid w:val="00A93BCB"/>
    <w:rsid w:val="00A9532F"/>
    <w:rsid w:val="00A95A1E"/>
    <w:rsid w:val="00A96AE2"/>
    <w:rsid w:val="00A96E7C"/>
    <w:rsid w:val="00AA12C5"/>
    <w:rsid w:val="00AA210F"/>
    <w:rsid w:val="00AA44F8"/>
    <w:rsid w:val="00AA48D9"/>
    <w:rsid w:val="00AA6567"/>
    <w:rsid w:val="00AA6593"/>
    <w:rsid w:val="00AB1ADC"/>
    <w:rsid w:val="00AB1E95"/>
    <w:rsid w:val="00AB292E"/>
    <w:rsid w:val="00AB5EDC"/>
    <w:rsid w:val="00AB6742"/>
    <w:rsid w:val="00AB67D5"/>
    <w:rsid w:val="00AB6C0F"/>
    <w:rsid w:val="00AB750E"/>
    <w:rsid w:val="00AC005C"/>
    <w:rsid w:val="00AC00E3"/>
    <w:rsid w:val="00AC0292"/>
    <w:rsid w:val="00AC0515"/>
    <w:rsid w:val="00AC216A"/>
    <w:rsid w:val="00AC3AAA"/>
    <w:rsid w:val="00AC6560"/>
    <w:rsid w:val="00AC6B92"/>
    <w:rsid w:val="00AC747E"/>
    <w:rsid w:val="00AD0D18"/>
    <w:rsid w:val="00AD1775"/>
    <w:rsid w:val="00AD188F"/>
    <w:rsid w:val="00AD4050"/>
    <w:rsid w:val="00AD4BAF"/>
    <w:rsid w:val="00AD7604"/>
    <w:rsid w:val="00AD7A30"/>
    <w:rsid w:val="00AD7A5F"/>
    <w:rsid w:val="00AE0F90"/>
    <w:rsid w:val="00AE100E"/>
    <w:rsid w:val="00AE4666"/>
    <w:rsid w:val="00AE53DD"/>
    <w:rsid w:val="00AF23D3"/>
    <w:rsid w:val="00AF2F77"/>
    <w:rsid w:val="00AF5458"/>
    <w:rsid w:val="00AF5FF8"/>
    <w:rsid w:val="00AF6D0F"/>
    <w:rsid w:val="00B005D9"/>
    <w:rsid w:val="00B0185F"/>
    <w:rsid w:val="00B01D44"/>
    <w:rsid w:val="00B0228C"/>
    <w:rsid w:val="00B02D84"/>
    <w:rsid w:val="00B05377"/>
    <w:rsid w:val="00B05390"/>
    <w:rsid w:val="00B05D1A"/>
    <w:rsid w:val="00B0750A"/>
    <w:rsid w:val="00B077C7"/>
    <w:rsid w:val="00B07BE2"/>
    <w:rsid w:val="00B12723"/>
    <w:rsid w:val="00B134F6"/>
    <w:rsid w:val="00B1361C"/>
    <w:rsid w:val="00B13F96"/>
    <w:rsid w:val="00B1410C"/>
    <w:rsid w:val="00B148B5"/>
    <w:rsid w:val="00B17562"/>
    <w:rsid w:val="00B21391"/>
    <w:rsid w:val="00B22BF8"/>
    <w:rsid w:val="00B2691A"/>
    <w:rsid w:val="00B27517"/>
    <w:rsid w:val="00B27F84"/>
    <w:rsid w:val="00B32739"/>
    <w:rsid w:val="00B332FE"/>
    <w:rsid w:val="00B3354A"/>
    <w:rsid w:val="00B34326"/>
    <w:rsid w:val="00B3495B"/>
    <w:rsid w:val="00B3663E"/>
    <w:rsid w:val="00B37E20"/>
    <w:rsid w:val="00B423DB"/>
    <w:rsid w:val="00B43032"/>
    <w:rsid w:val="00B45F5B"/>
    <w:rsid w:val="00B46C62"/>
    <w:rsid w:val="00B47D69"/>
    <w:rsid w:val="00B50261"/>
    <w:rsid w:val="00B51189"/>
    <w:rsid w:val="00B55516"/>
    <w:rsid w:val="00B579FB"/>
    <w:rsid w:val="00B57C3E"/>
    <w:rsid w:val="00B60221"/>
    <w:rsid w:val="00B60BE5"/>
    <w:rsid w:val="00B610B4"/>
    <w:rsid w:val="00B67C99"/>
    <w:rsid w:val="00B71BDA"/>
    <w:rsid w:val="00B72344"/>
    <w:rsid w:val="00B733B6"/>
    <w:rsid w:val="00B734A4"/>
    <w:rsid w:val="00B74559"/>
    <w:rsid w:val="00B7525D"/>
    <w:rsid w:val="00B808E8"/>
    <w:rsid w:val="00B8197F"/>
    <w:rsid w:val="00B83244"/>
    <w:rsid w:val="00B84743"/>
    <w:rsid w:val="00B85E16"/>
    <w:rsid w:val="00B864AB"/>
    <w:rsid w:val="00B947F1"/>
    <w:rsid w:val="00B94B67"/>
    <w:rsid w:val="00BA05AA"/>
    <w:rsid w:val="00BA373C"/>
    <w:rsid w:val="00BA3C5F"/>
    <w:rsid w:val="00BA46DC"/>
    <w:rsid w:val="00BB248A"/>
    <w:rsid w:val="00BB435F"/>
    <w:rsid w:val="00BB4364"/>
    <w:rsid w:val="00BB7098"/>
    <w:rsid w:val="00BC2142"/>
    <w:rsid w:val="00BC314E"/>
    <w:rsid w:val="00BC3344"/>
    <w:rsid w:val="00BC3E30"/>
    <w:rsid w:val="00BC440C"/>
    <w:rsid w:val="00BC4F74"/>
    <w:rsid w:val="00BC5129"/>
    <w:rsid w:val="00BC5C02"/>
    <w:rsid w:val="00BC62D0"/>
    <w:rsid w:val="00BD0BB1"/>
    <w:rsid w:val="00BD0CEE"/>
    <w:rsid w:val="00BD0D67"/>
    <w:rsid w:val="00BD19AD"/>
    <w:rsid w:val="00BD2CE2"/>
    <w:rsid w:val="00BD389D"/>
    <w:rsid w:val="00BD6EAE"/>
    <w:rsid w:val="00BE3A74"/>
    <w:rsid w:val="00BE3AE4"/>
    <w:rsid w:val="00BE4C99"/>
    <w:rsid w:val="00BE4E74"/>
    <w:rsid w:val="00BE6FF0"/>
    <w:rsid w:val="00BE77E6"/>
    <w:rsid w:val="00BE7A9E"/>
    <w:rsid w:val="00BE7D50"/>
    <w:rsid w:val="00BF0036"/>
    <w:rsid w:val="00BF200B"/>
    <w:rsid w:val="00BF24E0"/>
    <w:rsid w:val="00BF39EF"/>
    <w:rsid w:val="00BF450F"/>
    <w:rsid w:val="00BF6A7B"/>
    <w:rsid w:val="00BF72DC"/>
    <w:rsid w:val="00C00011"/>
    <w:rsid w:val="00C000C0"/>
    <w:rsid w:val="00C01664"/>
    <w:rsid w:val="00C01957"/>
    <w:rsid w:val="00C032DE"/>
    <w:rsid w:val="00C057C8"/>
    <w:rsid w:val="00C10060"/>
    <w:rsid w:val="00C12AD3"/>
    <w:rsid w:val="00C15066"/>
    <w:rsid w:val="00C1593F"/>
    <w:rsid w:val="00C20712"/>
    <w:rsid w:val="00C22B7D"/>
    <w:rsid w:val="00C23A56"/>
    <w:rsid w:val="00C23AE8"/>
    <w:rsid w:val="00C242E3"/>
    <w:rsid w:val="00C24813"/>
    <w:rsid w:val="00C24CC1"/>
    <w:rsid w:val="00C24CDE"/>
    <w:rsid w:val="00C2677C"/>
    <w:rsid w:val="00C26D49"/>
    <w:rsid w:val="00C2743E"/>
    <w:rsid w:val="00C27A9C"/>
    <w:rsid w:val="00C36F92"/>
    <w:rsid w:val="00C378B5"/>
    <w:rsid w:val="00C401C7"/>
    <w:rsid w:val="00C41A99"/>
    <w:rsid w:val="00C41ECD"/>
    <w:rsid w:val="00C4341C"/>
    <w:rsid w:val="00C43C5B"/>
    <w:rsid w:val="00C443BE"/>
    <w:rsid w:val="00C461F2"/>
    <w:rsid w:val="00C51E77"/>
    <w:rsid w:val="00C53AF0"/>
    <w:rsid w:val="00C544ED"/>
    <w:rsid w:val="00C549B6"/>
    <w:rsid w:val="00C605E8"/>
    <w:rsid w:val="00C61CBA"/>
    <w:rsid w:val="00C6234D"/>
    <w:rsid w:val="00C62D9A"/>
    <w:rsid w:val="00C632EB"/>
    <w:rsid w:val="00C715C1"/>
    <w:rsid w:val="00C7420A"/>
    <w:rsid w:val="00C75DEE"/>
    <w:rsid w:val="00C764F7"/>
    <w:rsid w:val="00C76E19"/>
    <w:rsid w:val="00C8123B"/>
    <w:rsid w:val="00C815E6"/>
    <w:rsid w:val="00C82F18"/>
    <w:rsid w:val="00C839E4"/>
    <w:rsid w:val="00C850DC"/>
    <w:rsid w:val="00C85192"/>
    <w:rsid w:val="00C867A7"/>
    <w:rsid w:val="00C86C85"/>
    <w:rsid w:val="00C875E7"/>
    <w:rsid w:val="00C90258"/>
    <w:rsid w:val="00C907EE"/>
    <w:rsid w:val="00C916FE"/>
    <w:rsid w:val="00C91F46"/>
    <w:rsid w:val="00C9449C"/>
    <w:rsid w:val="00C946A6"/>
    <w:rsid w:val="00C95CB2"/>
    <w:rsid w:val="00C96753"/>
    <w:rsid w:val="00CA0B3C"/>
    <w:rsid w:val="00CA0BD1"/>
    <w:rsid w:val="00CA2DEB"/>
    <w:rsid w:val="00CA5B02"/>
    <w:rsid w:val="00CA5FA9"/>
    <w:rsid w:val="00CB010A"/>
    <w:rsid w:val="00CB087D"/>
    <w:rsid w:val="00CB3FEE"/>
    <w:rsid w:val="00CB5ACD"/>
    <w:rsid w:val="00CB73FF"/>
    <w:rsid w:val="00CC1F15"/>
    <w:rsid w:val="00CC3AF5"/>
    <w:rsid w:val="00CC3BEF"/>
    <w:rsid w:val="00CC4DD0"/>
    <w:rsid w:val="00CC7D35"/>
    <w:rsid w:val="00CD06B3"/>
    <w:rsid w:val="00CD16F4"/>
    <w:rsid w:val="00CD1F6B"/>
    <w:rsid w:val="00CD3D0F"/>
    <w:rsid w:val="00CD3E62"/>
    <w:rsid w:val="00CD40EC"/>
    <w:rsid w:val="00CD6231"/>
    <w:rsid w:val="00CE000A"/>
    <w:rsid w:val="00CE0814"/>
    <w:rsid w:val="00CE1CE9"/>
    <w:rsid w:val="00CE2C22"/>
    <w:rsid w:val="00CE4170"/>
    <w:rsid w:val="00CE5307"/>
    <w:rsid w:val="00CE5FD2"/>
    <w:rsid w:val="00CE7FB1"/>
    <w:rsid w:val="00CF462B"/>
    <w:rsid w:val="00D01837"/>
    <w:rsid w:val="00D0205F"/>
    <w:rsid w:val="00D0271D"/>
    <w:rsid w:val="00D03225"/>
    <w:rsid w:val="00D04636"/>
    <w:rsid w:val="00D05FD2"/>
    <w:rsid w:val="00D10A5C"/>
    <w:rsid w:val="00D129C3"/>
    <w:rsid w:val="00D12FB1"/>
    <w:rsid w:val="00D15F93"/>
    <w:rsid w:val="00D23362"/>
    <w:rsid w:val="00D25095"/>
    <w:rsid w:val="00D25146"/>
    <w:rsid w:val="00D2596D"/>
    <w:rsid w:val="00D25F41"/>
    <w:rsid w:val="00D26ECD"/>
    <w:rsid w:val="00D30202"/>
    <w:rsid w:val="00D30BA3"/>
    <w:rsid w:val="00D32A97"/>
    <w:rsid w:val="00D34A04"/>
    <w:rsid w:val="00D357DE"/>
    <w:rsid w:val="00D373F5"/>
    <w:rsid w:val="00D37B0D"/>
    <w:rsid w:val="00D41623"/>
    <w:rsid w:val="00D41D24"/>
    <w:rsid w:val="00D42F38"/>
    <w:rsid w:val="00D4383C"/>
    <w:rsid w:val="00D43BEA"/>
    <w:rsid w:val="00D44B8F"/>
    <w:rsid w:val="00D46CDD"/>
    <w:rsid w:val="00D46ED8"/>
    <w:rsid w:val="00D479D9"/>
    <w:rsid w:val="00D51B10"/>
    <w:rsid w:val="00D52549"/>
    <w:rsid w:val="00D5350F"/>
    <w:rsid w:val="00D54F98"/>
    <w:rsid w:val="00D55587"/>
    <w:rsid w:val="00D56B6C"/>
    <w:rsid w:val="00D63E5D"/>
    <w:rsid w:val="00D647BA"/>
    <w:rsid w:val="00D70E09"/>
    <w:rsid w:val="00D7217A"/>
    <w:rsid w:val="00D723D1"/>
    <w:rsid w:val="00D727F8"/>
    <w:rsid w:val="00D740BE"/>
    <w:rsid w:val="00D7410A"/>
    <w:rsid w:val="00D81ED9"/>
    <w:rsid w:val="00D84298"/>
    <w:rsid w:val="00D846D4"/>
    <w:rsid w:val="00D84A19"/>
    <w:rsid w:val="00D901A2"/>
    <w:rsid w:val="00D927E8"/>
    <w:rsid w:val="00D92D6C"/>
    <w:rsid w:val="00D92EC5"/>
    <w:rsid w:val="00D948B9"/>
    <w:rsid w:val="00D94CAE"/>
    <w:rsid w:val="00D97269"/>
    <w:rsid w:val="00D972AF"/>
    <w:rsid w:val="00DA5C48"/>
    <w:rsid w:val="00DB02F3"/>
    <w:rsid w:val="00DB1613"/>
    <w:rsid w:val="00DB172B"/>
    <w:rsid w:val="00DB2663"/>
    <w:rsid w:val="00DB3C63"/>
    <w:rsid w:val="00DB5202"/>
    <w:rsid w:val="00DC0EFD"/>
    <w:rsid w:val="00DC1DD3"/>
    <w:rsid w:val="00DC20FA"/>
    <w:rsid w:val="00DC2A15"/>
    <w:rsid w:val="00DC364A"/>
    <w:rsid w:val="00DC390C"/>
    <w:rsid w:val="00DC7F4E"/>
    <w:rsid w:val="00DD0D57"/>
    <w:rsid w:val="00DD0DB6"/>
    <w:rsid w:val="00DD0F96"/>
    <w:rsid w:val="00DD12E8"/>
    <w:rsid w:val="00DD1AD5"/>
    <w:rsid w:val="00DD2AF3"/>
    <w:rsid w:val="00DD44F6"/>
    <w:rsid w:val="00DD4BBE"/>
    <w:rsid w:val="00DD50B5"/>
    <w:rsid w:val="00DD7FD3"/>
    <w:rsid w:val="00DE0064"/>
    <w:rsid w:val="00DE03B1"/>
    <w:rsid w:val="00DE1238"/>
    <w:rsid w:val="00DE39F5"/>
    <w:rsid w:val="00DE4383"/>
    <w:rsid w:val="00DE65BA"/>
    <w:rsid w:val="00DE662B"/>
    <w:rsid w:val="00DE7CC4"/>
    <w:rsid w:val="00DF3A35"/>
    <w:rsid w:val="00DF453C"/>
    <w:rsid w:val="00DF5F8A"/>
    <w:rsid w:val="00E00392"/>
    <w:rsid w:val="00E00B0D"/>
    <w:rsid w:val="00E023F2"/>
    <w:rsid w:val="00E0670D"/>
    <w:rsid w:val="00E07036"/>
    <w:rsid w:val="00E07FB3"/>
    <w:rsid w:val="00E1153C"/>
    <w:rsid w:val="00E128C5"/>
    <w:rsid w:val="00E14191"/>
    <w:rsid w:val="00E20680"/>
    <w:rsid w:val="00E20944"/>
    <w:rsid w:val="00E21D1F"/>
    <w:rsid w:val="00E225EC"/>
    <w:rsid w:val="00E230A6"/>
    <w:rsid w:val="00E23B2C"/>
    <w:rsid w:val="00E24053"/>
    <w:rsid w:val="00E26394"/>
    <w:rsid w:val="00E2660C"/>
    <w:rsid w:val="00E27190"/>
    <w:rsid w:val="00E27CC7"/>
    <w:rsid w:val="00E31235"/>
    <w:rsid w:val="00E312F6"/>
    <w:rsid w:val="00E32332"/>
    <w:rsid w:val="00E36387"/>
    <w:rsid w:val="00E36624"/>
    <w:rsid w:val="00E41723"/>
    <w:rsid w:val="00E423EE"/>
    <w:rsid w:val="00E42E13"/>
    <w:rsid w:val="00E439FA"/>
    <w:rsid w:val="00E451C4"/>
    <w:rsid w:val="00E47AE4"/>
    <w:rsid w:val="00E56842"/>
    <w:rsid w:val="00E579D8"/>
    <w:rsid w:val="00E60379"/>
    <w:rsid w:val="00E620EE"/>
    <w:rsid w:val="00E637E3"/>
    <w:rsid w:val="00E65468"/>
    <w:rsid w:val="00E66164"/>
    <w:rsid w:val="00E6671B"/>
    <w:rsid w:val="00E66CDF"/>
    <w:rsid w:val="00E70DD1"/>
    <w:rsid w:val="00E716A9"/>
    <w:rsid w:val="00E73E94"/>
    <w:rsid w:val="00E74118"/>
    <w:rsid w:val="00E74979"/>
    <w:rsid w:val="00E74BBE"/>
    <w:rsid w:val="00E759E1"/>
    <w:rsid w:val="00E760CB"/>
    <w:rsid w:val="00E80D43"/>
    <w:rsid w:val="00E81214"/>
    <w:rsid w:val="00E84DFC"/>
    <w:rsid w:val="00E84E9C"/>
    <w:rsid w:val="00E86281"/>
    <w:rsid w:val="00E86968"/>
    <w:rsid w:val="00E86B2F"/>
    <w:rsid w:val="00E92303"/>
    <w:rsid w:val="00E94836"/>
    <w:rsid w:val="00E966DD"/>
    <w:rsid w:val="00EA1C63"/>
    <w:rsid w:val="00EA2253"/>
    <w:rsid w:val="00EA2CA7"/>
    <w:rsid w:val="00EA30F1"/>
    <w:rsid w:val="00EA3661"/>
    <w:rsid w:val="00EA4B91"/>
    <w:rsid w:val="00EA4FE8"/>
    <w:rsid w:val="00EA69D0"/>
    <w:rsid w:val="00EA7841"/>
    <w:rsid w:val="00EB08D3"/>
    <w:rsid w:val="00EB1656"/>
    <w:rsid w:val="00EB1E5D"/>
    <w:rsid w:val="00EB2FD9"/>
    <w:rsid w:val="00EB366C"/>
    <w:rsid w:val="00EB4D1C"/>
    <w:rsid w:val="00EB5190"/>
    <w:rsid w:val="00EB59A5"/>
    <w:rsid w:val="00EB6722"/>
    <w:rsid w:val="00EB7CEE"/>
    <w:rsid w:val="00EC0595"/>
    <w:rsid w:val="00EC0BAF"/>
    <w:rsid w:val="00EC399F"/>
    <w:rsid w:val="00EC4CDB"/>
    <w:rsid w:val="00EC5215"/>
    <w:rsid w:val="00ED176C"/>
    <w:rsid w:val="00ED1D5A"/>
    <w:rsid w:val="00ED23E1"/>
    <w:rsid w:val="00ED25B1"/>
    <w:rsid w:val="00ED4EB3"/>
    <w:rsid w:val="00ED7E46"/>
    <w:rsid w:val="00EE3AF5"/>
    <w:rsid w:val="00EE3F0E"/>
    <w:rsid w:val="00EE5A47"/>
    <w:rsid w:val="00EE6296"/>
    <w:rsid w:val="00EE7AA6"/>
    <w:rsid w:val="00EF16A7"/>
    <w:rsid w:val="00EF33D2"/>
    <w:rsid w:val="00EF3BED"/>
    <w:rsid w:val="00EF52CE"/>
    <w:rsid w:val="00EF5A5A"/>
    <w:rsid w:val="00EF652A"/>
    <w:rsid w:val="00EF74D1"/>
    <w:rsid w:val="00EF7DFA"/>
    <w:rsid w:val="00F02E05"/>
    <w:rsid w:val="00F05297"/>
    <w:rsid w:val="00F07DC3"/>
    <w:rsid w:val="00F12CF7"/>
    <w:rsid w:val="00F13D1F"/>
    <w:rsid w:val="00F14685"/>
    <w:rsid w:val="00F14B76"/>
    <w:rsid w:val="00F23CAF"/>
    <w:rsid w:val="00F25820"/>
    <w:rsid w:val="00F2676E"/>
    <w:rsid w:val="00F2734A"/>
    <w:rsid w:val="00F27D0F"/>
    <w:rsid w:val="00F303FE"/>
    <w:rsid w:val="00F3178B"/>
    <w:rsid w:val="00F32152"/>
    <w:rsid w:val="00F35021"/>
    <w:rsid w:val="00F35177"/>
    <w:rsid w:val="00F369A3"/>
    <w:rsid w:val="00F43282"/>
    <w:rsid w:val="00F44C7A"/>
    <w:rsid w:val="00F45CBF"/>
    <w:rsid w:val="00F5294A"/>
    <w:rsid w:val="00F52ABB"/>
    <w:rsid w:val="00F52AC9"/>
    <w:rsid w:val="00F537C0"/>
    <w:rsid w:val="00F546FF"/>
    <w:rsid w:val="00F54774"/>
    <w:rsid w:val="00F54780"/>
    <w:rsid w:val="00F567D2"/>
    <w:rsid w:val="00F604C5"/>
    <w:rsid w:val="00F60F30"/>
    <w:rsid w:val="00F63D68"/>
    <w:rsid w:val="00F64690"/>
    <w:rsid w:val="00F66166"/>
    <w:rsid w:val="00F66900"/>
    <w:rsid w:val="00F67913"/>
    <w:rsid w:val="00F67C5E"/>
    <w:rsid w:val="00F7006C"/>
    <w:rsid w:val="00F70671"/>
    <w:rsid w:val="00F713D2"/>
    <w:rsid w:val="00F71F04"/>
    <w:rsid w:val="00F755F9"/>
    <w:rsid w:val="00F75E11"/>
    <w:rsid w:val="00F75E48"/>
    <w:rsid w:val="00F7747E"/>
    <w:rsid w:val="00F812F6"/>
    <w:rsid w:val="00F813B2"/>
    <w:rsid w:val="00F816F2"/>
    <w:rsid w:val="00F82003"/>
    <w:rsid w:val="00F83E7B"/>
    <w:rsid w:val="00F85D43"/>
    <w:rsid w:val="00F85F54"/>
    <w:rsid w:val="00F86F87"/>
    <w:rsid w:val="00F916F7"/>
    <w:rsid w:val="00F91FAD"/>
    <w:rsid w:val="00F93BA1"/>
    <w:rsid w:val="00F97B5C"/>
    <w:rsid w:val="00F97F99"/>
    <w:rsid w:val="00FA08DA"/>
    <w:rsid w:val="00FA0BF8"/>
    <w:rsid w:val="00FA2A15"/>
    <w:rsid w:val="00FA2C03"/>
    <w:rsid w:val="00FA4069"/>
    <w:rsid w:val="00FA5A41"/>
    <w:rsid w:val="00FA5B90"/>
    <w:rsid w:val="00FA6556"/>
    <w:rsid w:val="00FA7F56"/>
    <w:rsid w:val="00FB0633"/>
    <w:rsid w:val="00FB1922"/>
    <w:rsid w:val="00FB1BEB"/>
    <w:rsid w:val="00FB6639"/>
    <w:rsid w:val="00FC0AC8"/>
    <w:rsid w:val="00FC3703"/>
    <w:rsid w:val="00FC3767"/>
    <w:rsid w:val="00FC3DED"/>
    <w:rsid w:val="00FC4F77"/>
    <w:rsid w:val="00FC57FC"/>
    <w:rsid w:val="00FC6CBB"/>
    <w:rsid w:val="00FC7E4F"/>
    <w:rsid w:val="00FD34C3"/>
    <w:rsid w:val="00FD3B85"/>
    <w:rsid w:val="00FD4B89"/>
    <w:rsid w:val="00FD5A25"/>
    <w:rsid w:val="00FD7EB6"/>
    <w:rsid w:val="00FE081C"/>
    <w:rsid w:val="00FE15BA"/>
    <w:rsid w:val="00FE1901"/>
    <w:rsid w:val="00FE4D51"/>
    <w:rsid w:val="00FE574B"/>
    <w:rsid w:val="00FE6AA4"/>
    <w:rsid w:val="00FE6F09"/>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4A648EAB"/>
  <w15:docId w15:val="{5163E8FB-8E77-4B71-8CE1-7BA409FD3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9"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9"/>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9"/>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rsid w:val="00C867A7"/>
    <w:rPr>
      <w:rFonts w:ascii="Arial" w:hAnsi="Arial" w:cs="Arial"/>
      <w:color w:val="808080"/>
      <w:sz w:val="17"/>
    </w:rPr>
  </w:style>
  <w:style w:type="character" w:styleId="FootnoteReference">
    <w:name w:val="footnote reference"/>
    <w:basedOn w:val="DefaultParagraphFont"/>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01664"/>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C01664"/>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customStyle="1" w:styleId="ColorfulList-Accent11">
    <w:name w:val="Colorful List - Accent 11"/>
    <w:basedOn w:val="Normal"/>
    <w:uiPriority w:val="34"/>
    <w:rsid w:val="00367846"/>
    <w:pPr>
      <w:spacing w:before="0" w:after="200"/>
      <w:ind w:left="720"/>
      <w:contextualSpacing/>
      <w:jc w:val="both"/>
    </w:pPr>
    <w:rPr>
      <w:rFonts w:ascii="Cambria" w:eastAsia="Times New Roman" w:hAnsi="Cambria" w:cs="Times New Roman"/>
      <w:lang w:eastAsia="en-GB"/>
    </w:rPr>
  </w:style>
  <w:style w:type="character" w:customStyle="1" w:styleId="apple-converted-space">
    <w:name w:val="apple-converted-space"/>
    <w:basedOn w:val="DefaultParagraphFont"/>
    <w:rsid w:val="002F06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76177288">
      <w:bodyDiv w:val="1"/>
      <w:marLeft w:val="0"/>
      <w:marRight w:val="0"/>
      <w:marTop w:val="0"/>
      <w:marBottom w:val="0"/>
      <w:divBdr>
        <w:top w:val="none" w:sz="0" w:space="0" w:color="auto"/>
        <w:left w:val="none" w:sz="0" w:space="0" w:color="auto"/>
        <w:bottom w:val="none" w:sz="0" w:space="0" w:color="auto"/>
        <w:right w:val="none" w:sz="0" w:space="0" w:color="auto"/>
      </w:divBdr>
    </w:div>
    <w:div w:id="219708601">
      <w:bodyDiv w:val="1"/>
      <w:marLeft w:val="0"/>
      <w:marRight w:val="0"/>
      <w:marTop w:val="0"/>
      <w:marBottom w:val="0"/>
      <w:divBdr>
        <w:top w:val="none" w:sz="0" w:space="0" w:color="auto"/>
        <w:left w:val="none" w:sz="0" w:space="0" w:color="auto"/>
        <w:bottom w:val="none" w:sz="0" w:space="0" w:color="auto"/>
        <w:right w:val="none" w:sz="0" w:space="0" w:color="auto"/>
      </w:divBdr>
    </w:div>
    <w:div w:id="251011742">
      <w:bodyDiv w:val="1"/>
      <w:marLeft w:val="0"/>
      <w:marRight w:val="0"/>
      <w:marTop w:val="0"/>
      <w:marBottom w:val="0"/>
      <w:divBdr>
        <w:top w:val="none" w:sz="0" w:space="0" w:color="auto"/>
        <w:left w:val="none" w:sz="0" w:space="0" w:color="auto"/>
        <w:bottom w:val="none" w:sz="0" w:space="0" w:color="auto"/>
        <w:right w:val="none" w:sz="0" w:space="0" w:color="auto"/>
      </w:divBdr>
    </w:div>
    <w:div w:id="254442933">
      <w:bodyDiv w:val="1"/>
      <w:marLeft w:val="0"/>
      <w:marRight w:val="0"/>
      <w:marTop w:val="0"/>
      <w:marBottom w:val="0"/>
      <w:divBdr>
        <w:top w:val="none" w:sz="0" w:space="0" w:color="auto"/>
        <w:left w:val="none" w:sz="0" w:space="0" w:color="auto"/>
        <w:bottom w:val="none" w:sz="0" w:space="0" w:color="auto"/>
        <w:right w:val="none" w:sz="0" w:space="0" w:color="auto"/>
      </w:divBdr>
    </w:div>
    <w:div w:id="297145219">
      <w:bodyDiv w:val="1"/>
      <w:marLeft w:val="0"/>
      <w:marRight w:val="0"/>
      <w:marTop w:val="0"/>
      <w:marBottom w:val="0"/>
      <w:divBdr>
        <w:top w:val="none" w:sz="0" w:space="0" w:color="auto"/>
        <w:left w:val="none" w:sz="0" w:space="0" w:color="auto"/>
        <w:bottom w:val="none" w:sz="0" w:space="0" w:color="auto"/>
        <w:right w:val="none" w:sz="0" w:space="0" w:color="auto"/>
      </w:divBdr>
    </w:div>
    <w:div w:id="323169204">
      <w:bodyDiv w:val="1"/>
      <w:marLeft w:val="0"/>
      <w:marRight w:val="0"/>
      <w:marTop w:val="0"/>
      <w:marBottom w:val="0"/>
      <w:divBdr>
        <w:top w:val="none" w:sz="0" w:space="0" w:color="auto"/>
        <w:left w:val="none" w:sz="0" w:space="0" w:color="auto"/>
        <w:bottom w:val="none" w:sz="0" w:space="0" w:color="auto"/>
        <w:right w:val="none" w:sz="0" w:space="0" w:color="auto"/>
      </w:divBdr>
    </w:div>
    <w:div w:id="351804280">
      <w:bodyDiv w:val="1"/>
      <w:marLeft w:val="0"/>
      <w:marRight w:val="0"/>
      <w:marTop w:val="0"/>
      <w:marBottom w:val="0"/>
      <w:divBdr>
        <w:top w:val="none" w:sz="0" w:space="0" w:color="auto"/>
        <w:left w:val="none" w:sz="0" w:space="0" w:color="auto"/>
        <w:bottom w:val="none" w:sz="0" w:space="0" w:color="auto"/>
        <w:right w:val="none" w:sz="0" w:space="0" w:color="auto"/>
      </w:divBdr>
      <w:divsChild>
        <w:div w:id="439690249">
          <w:marLeft w:val="0"/>
          <w:marRight w:val="0"/>
          <w:marTop w:val="150"/>
          <w:marBottom w:val="150"/>
          <w:divBdr>
            <w:top w:val="none" w:sz="0" w:space="0" w:color="auto"/>
            <w:left w:val="none" w:sz="0" w:space="0" w:color="auto"/>
            <w:bottom w:val="none" w:sz="0" w:space="0" w:color="auto"/>
            <w:right w:val="none" w:sz="0" w:space="0" w:color="auto"/>
          </w:divBdr>
          <w:divsChild>
            <w:div w:id="1428498449">
              <w:marLeft w:val="0"/>
              <w:marRight w:val="0"/>
              <w:marTop w:val="0"/>
              <w:marBottom w:val="0"/>
              <w:divBdr>
                <w:top w:val="none" w:sz="0" w:space="0" w:color="auto"/>
                <w:left w:val="none" w:sz="0" w:space="0" w:color="auto"/>
                <w:bottom w:val="none" w:sz="0" w:space="0" w:color="auto"/>
                <w:right w:val="none" w:sz="0" w:space="0" w:color="auto"/>
              </w:divBdr>
            </w:div>
          </w:divsChild>
        </w:div>
        <w:div w:id="1434352922">
          <w:marLeft w:val="0"/>
          <w:marRight w:val="0"/>
          <w:marTop w:val="150"/>
          <w:marBottom w:val="150"/>
          <w:divBdr>
            <w:top w:val="none" w:sz="0" w:space="0" w:color="auto"/>
            <w:left w:val="none" w:sz="0" w:space="0" w:color="auto"/>
            <w:bottom w:val="none" w:sz="0" w:space="0" w:color="auto"/>
            <w:right w:val="none" w:sz="0" w:space="0" w:color="auto"/>
          </w:divBdr>
          <w:divsChild>
            <w:div w:id="2043238999">
              <w:marLeft w:val="0"/>
              <w:marRight w:val="0"/>
              <w:marTop w:val="0"/>
              <w:marBottom w:val="0"/>
              <w:divBdr>
                <w:top w:val="none" w:sz="0" w:space="0" w:color="auto"/>
                <w:left w:val="none" w:sz="0" w:space="0" w:color="auto"/>
                <w:bottom w:val="none" w:sz="0" w:space="0" w:color="auto"/>
                <w:right w:val="none" w:sz="0" w:space="0" w:color="auto"/>
              </w:divBdr>
            </w:div>
          </w:divsChild>
        </w:div>
        <w:div w:id="1825587451">
          <w:marLeft w:val="0"/>
          <w:marRight w:val="0"/>
          <w:marTop w:val="150"/>
          <w:marBottom w:val="150"/>
          <w:divBdr>
            <w:top w:val="none" w:sz="0" w:space="0" w:color="auto"/>
            <w:left w:val="none" w:sz="0" w:space="0" w:color="auto"/>
            <w:bottom w:val="none" w:sz="0" w:space="0" w:color="auto"/>
            <w:right w:val="none" w:sz="0" w:space="0" w:color="auto"/>
          </w:divBdr>
          <w:divsChild>
            <w:div w:id="1803501488">
              <w:marLeft w:val="0"/>
              <w:marRight w:val="0"/>
              <w:marTop w:val="0"/>
              <w:marBottom w:val="0"/>
              <w:divBdr>
                <w:top w:val="none" w:sz="0" w:space="0" w:color="auto"/>
                <w:left w:val="none" w:sz="0" w:space="0" w:color="auto"/>
                <w:bottom w:val="none" w:sz="0" w:space="0" w:color="auto"/>
                <w:right w:val="none" w:sz="0" w:space="0" w:color="auto"/>
              </w:divBdr>
            </w:div>
          </w:divsChild>
        </w:div>
        <w:div w:id="842665691">
          <w:marLeft w:val="0"/>
          <w:marRight w:val="0"/>
          <w:marTop w:val="150"/>
          <w:marBottom w:val="150"/>
          <w:divBdr>
            <w:top w:val="none" w:sz="0" w:space="0" w:color="auto"/>
            <w:left w:val="none" w:sz="0" w:space="0" w:color="auto"/>
            <w:bottom w:val="none" w:sz="0" w:space="0" w:color="auto"/>
            <w:right w:val="none" w:sz="0" w:space="0" w:color="auto"/>
          </w:divBdr>
          <w:divsChild>
            <w:div w:id="1955822742">
              <w:marLeft w:val="0"/>
              <w:marRight w:val="0"/>
              <w:marTop w:val="0"/>
              <w:marBottom w:val="0"/>
              <w:divBdr>
                <w:top w:val="none" w:sz="0" w:space="0" w:color="auto"/>
                <w:left w:val="none" w:sz="0" w:space="0" w:color="auto"/>
                <w:bottom w:val="none" w:sz="0" w:space="0" w:color="auto"/>
                <w:right w:val="none" w:sz="0" w:space="0" w:color="auto"/>
              </w:divBdr>
            </w:div>
          </w:divsChild>
        </w:div>
        <w:div w:id="2141652211">
          <w:marLeft w:val="0"/>
          <w:marRight w:val="0"/>
          <w:marTop w:val="150"/>
          <w:marBottom w:val="150"/>
          <w:divBdr>
            <w:top w:val="none" w:sz="0" w:space="0" w:color="auto"/>
            <w:left w:val="none" w:sz="0" w:space="0" w:color="auto"/>
            <w:bottom w:val="none" w:sz="0" w:space="0" w:color="auto"/>
            <w:right w:val="none" w:sz="0" w:space="0" w:color="auto"/>
          </w:divBdr>
          <w:divsChild>
            <w:div w:id="1724282388">
              <w:marLeft w:val="0"/>
              <w:marRight w:val="0"/>
              <w:marTop w:val="0"/>
              <w:marBottom w:val="0"/>
              <w:divBdr>
                <w:top w:val="none" w:sz="0" w:space="0" w:color="auto"/>
                <w:left w:val="none" w:sz="0" w:space="0" w:color="auto"/>
                <w:bottom w:val="none" w:sz="0" w:space="0" w:color="auto"/>
                <w:right w:val="none" w:sz="0" w:space="0" w:color="auto"/>
              </w:divBdr>
            </w:div>
          </w:divsChild>
        </w:div>
        <w:div w:id="254553659">
          <w:marLeft w:val="0"/>
          <w:marRight w:val="0"/>
          <w:marTop w:val="150"/>
          <w:marBottom w:val="150"/>
          <w:divBdr>
            <w:top w:val="none" w:sz="0" w:space="0" w:color="auto"/>
            <w:left w:val="none" w:sz="0" w:space="0" w:color="auto"/>
            <w:bottom w:val="none" w:sz="0" w:space="0" w:color="auto"/>
            <w:right w:val="none" w:sz="0" w:space="0" w:color="auto"/>
          </w:divBdr>
          <w:divsChild>
            <w:div w:id="1828858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771738">
      <w:bodyDiv w:val="1"/>
      <w:marLeft w:val="0"/>
      <w:marRight w:val="0"/>
      <w:marTop w:val="0"/>
      <w:marBottom w:val="0"/>
      <w:divBdr>
        <w:top w:val="none" w:sz="0" w:space="0" w:color="auto"/>
        <w:left w:val="none" w:sz="0" w:space="0" w:color="auto"/>
        <w:bottom w:val="none" w:sz="0" w:space="0" w:color="auto"/>
        <w:right w:val="none" w:sz="0" w:space="0" w:color="auto"/>
      </w:divBdr>
    </w:div>
    <w:div w:id="382028437">
      <w:bodyDiv w:val="1"/>
      <w:marLeft w:val="0"/>
      <w:marRight w:val="0"/>
      <w:marTop w:val="0"/>
      <w:marBottom w:val="0"/>
      <w:divBdr>
        <w:top w:val="none" w:sz="0" w:space="0" w:color="auto"/>
        <w:left w:val="none" w:sz="0" w:space="0" w:color="auto"/>
        <w:bottom w:val="none" w:sz="0" w:space="0" w:color="auto"/>
        <w:right w:val="none" w:sz="0" w:space="0" w:color="auto"/>
      </w:divBdr>
    </w:div>
    <w:div w:id="467823938">
      <w:bodyDiv w:val="1"/>
      <w:marLeft w:val="0"/>
      <w:marRight w:val="0"/>
      <w:marTop w:val="0"/>
      <w:marBottom w:val="0"/>
      <w:divBdr>
        <w:top w:val="none" w:sz="0" w:space="0" w:color="auto"/>
        <w:left w:val="none" w:sz="0" w:space="0" w:color="auto"/>
        <w:bottom w:val="none" w:sz="0" w:space="0" w:color="auto"/>
        <w:right w:val="none" w:sz="0" w:space="0" w:color="auto"/>
      </w:divBdr>
    </w:div>
    <w:div w:id="510611968">
      <w:bodyDiv w:val="1"/>
      <w:marLeft w:val="0"/>
      <w:marRight w:val="0"/>
      <w:marTop w:val="0"/>
      <w:marBottom w:val="0"/>
      <w:divBdr>
        <w:top w:val="none" w:sz="0" w:space="0" w:color="auto"/>
        <w:left w:val="none" w:sz="0" w:space="0" w:color="auto"/>
        <w:bottom w:val="none" w:sz="0" w:space="0" w:color="auto"/>
        <w:right w:val="none" w:sz="0" w:space="0" w:color="auto"/>
      </w:divBdr>
    </w:div>
    <w:div w:id="566453002">
      <w:bodyDiv w:val="1"/>
      <w:marLeft w:val="0"/>
      <w:marRight w:val="0"/>
      <w:marTop w:val="0"/>
      <w:marBottom w:val="0"/>
      <w:divBdr>
        <w:top w:val="none" w:sz="0" w:space="0" w:color="auto"/>
        <w:left w:val="none" w:sz="0" w:space="0" w:color="auto"/>
        <w:bottom w:val="none" w:sz="0" w:space="0" w:color="auto"/>
        <w:right w:val="none" w:sz="0" w:space="0" w:color="auto"/>
      </w:divBdr>
    </w:div>
    <w:div w:id="579751855">
      <w:bodyDiv w:val="1"/>
      <w:marLeft w:val="0"/>
      <w:marRight w:val="0"/>
      <w:marTop w:val="0"/>
      <w:marBottom w:val="0"/>
      <w:divBdr>
        <w:top w:val="none" w:sz="0" w:space="0" w:color="auto"/>
        <w:left w:val="none" w:sz="0" w:space="0" w:color="auto"/>
        <w:bottom w:val="none" w:sz="0" w:space="0" w:color="auto"/>
        <w:right w:val="none" w:sz="0" w:space="0" w:color="auto"/>
      </w:divBdr>
    </w:div>
    <w:div w:id="614485971">
      <w:bodyDiv w:val="1"/>
      <w:marLeft w:val="0"/>
      <w:marRight w:val="0"/>
      <w:marTop w:val="0"/>
      <w:marBottom w:val="0"/>
      <w:divBdr>
        <w:top w:val="none" w:sz="0" w:space="0" w:color="auto"/>
        <w:left w:val="none" w:sz="0" w:space="0" w:color="auto"/>
        <w:bottom w:val="none" w:sz="0" w:space="0" w:color="auto"/>
        <w:right w:val="none" w:sz="0" w:space="0" w:color="auto"/>
      </w:divBdr>
    </w:div>
    <w:div w:id="644161822">
      <w:bodyDiv w:val="1"/>
      <w:marLeft w:val="0"/>
      <w:marRight w:val="0"/>
      <w:marTop w:val="0"/>
      <w:marBottom w:val="0"/>
      <w:divBdr>
        <w:top w:val="none" w:sz="0" w:space="0" w:color="auto"/>
        <w:left w:val="none" w:sz="0" w:space="0" w:color="auto"/>
        <w:bottom w:val="none" w:sz="0" w:space="0" w:color="auto"/>
        <w:right w:val="none" w:sz="0" w:space="0" w:color="auto"/>
      </w:divBdr>
    </w:div>
    <w:div w:id="673995991">
      <w:bodyDiv w:val="1"/>
      <w:marLeft w:val="0"/>
      <w:marRight w:val="0"/>
      <w:marTop w:val="0"/>
      <w:marBottom w:val="0"/>
      <w:divBdr>
        <w:top w:val="none" w:sz="0" w:space="0" w:color="auto"/>
        <w:left w:val="none" w:sz="0" w:space="0" w:color="auto"/>
        <w:bottom w:val="none" w:sz="0" w:space="0" w:color="auto"/>
        <w:right w:val="none" w:sz="0" w:space="0" w:color="auto"/>
      </w:divBdr>
    </w:div>
    <w:div w:id="689992470">
      <w:bodyDiv w:val="1"/>
      <w:marLeft w:val="0"/>
      <w:marRight w:val="0"/>
      <w:marTop w:val="0"/>
      <w:marBottom w:val="0"/>
      <w:divBdr>
        <w:top w:val="none" w:sz="0" w:space="0" w:color="auto"/>
        <w:left w:val="none" w:sz="0" w:space="0" w:color="auto"/>
        <w:bottom w:val="none" w:sz="0" w:space="0" w:color="auto"/>
        <w:right w:val="none" w:sz="0" w:space="0" w:color="auto"/>
      </w:divBdr>
    </w:div>
    <w:div w:id="770248409">
      <w:bodyDiv w:val="1"/>
      <w:marLeft w:val="0"/>
      <w:marRight w:val="0"/>
      <w:marTop w:val="0"/>
      <w:marBottom w:val="0"/>
      <w:divBdr>
        <w:top w:val="none" w:sz="0" w:space="0" w:color="auto"/>
        <w:left w:val="none" w:sz="0" w:space="0" w:color="auto"/>
        <w:bottom w:val="none" w:sz="0" w:space="0" w:color="auto"/>
        <w:right w:val="none" w:sz="0" w:space="0" w:color="auto"/>
      </w:divBdr>
    </w:div>
    <w:div w:id="860168975">
      <w:bodyDiv w:val="1"/>
      <w:marLeft w:val="0"/>
      <w:marRight w:val="0"/>
      <w:marTop w:val="0"/>
      <w:marBottom w:val="0"/>
      <w:divBdr>
        <w:top w:val="none" w:sz="0" w:space="0" w:color="auto"/>
        <w:left w:val="none" w:sz="0" w:space="0" w:color="auto"/>
        <w:bottom w:val="none" w:sz="0" w:space="0" w:color="auto"/>
        <w:right w:val="none" w:sz="0" w:space="0" w:color="auto"/>
      </w:divBdr>
    </w:div>
    <w:div w:id="865338759">
      <w:bodyDiv w:val="1"/>
      <w:marLeft w:val="0"/>
      <w:marRight w:val="0"/>
      <w:marTop w:val="0"/>
      <w:marBottom w:val="0"/>
      <w:divBdr>
        <w:top w:val="none" w:sz="0" w:space="0" w:color="auto"/>
        <w:left w:val="none" w:sz="0" w:space="0" w:color="auto"/>
        <w:bottom w:val="none" w:sz="0" w:space="0" w:color="auto"/>
        <w:right w:val="none" w:sz="0" w:space="0" w:color="auto"/>
      </w:divBdr>
    </w:div>
    <w:div w:id="947349776">
      <w:bodyDiv w:val="1"/>
      <w:marLeft w:val="0"/>
      <w:marRight w:val="0"/>
      <w:marTop w:val="0"/>
      <w:marBottom w:val="0"/>
      <w:divBdr>
        <w:top w:val="none" w:sz="0" w:space="0" w:color="auto"/>
        <w:left w:val="none" w:sz="0" w:space="0" w:color="auto"/>
        <w:bottom w:val="none" w:sz="0" w:space="0" w:color="auto"/>
        <w:right w:val="none" w:sz="0" w:space="0" w:color="auto"/>
      </w:divBdr>
    </w:div>
    <w:div w:id="953755690">
      <w:bodyDiv w:val="1"/>
      <w:marLeft w:val="0"/>
      <w:marRight w:val="0"/>
      <w:marTop w:val="0"/>
      <w:marBottom w:val="0"/>
      <w:divBdr>
        <w:top w:val="none" w:sz="0" w:space="0" w:color="auto"/>
        <w:left w:val="none" w:sz="0" w:space="0" w:color="auto"/>
        <w:bottom w:val="none" w:sz="0" w:space="0" w:color="auto"/>
        <w:right w:val="none" w:sz="0" w:space="0" w:color="auto"/>
      </w:divBdr>
    </w:div>
    <w:div w:id="1110319133">
      <w:bodyDiv w:val="1"/>
      <w:marLeft w:val="0"/>
      <w:marRight w:val="0"/>
      <w:marTop w:val="0"/>
      <w:marBottom w:val="0"/>
      <w:divBdr>
        <w:top w:val="none" w:sz="0" w:space="0" w:color="auto"/>
        <w:left w:val="none" w:sz="0" w:space="0" w:color="auto"/>
        <w:bottom w:val="none" w:sz="0" w:space="0" w:color="auto"/>
        <w:right w:val="none" w:sz="0" w:space="0" w:color="auto"/>
      </w:divBdr>
    </w:div>
    <w:div w:id="1113672088">
      <w:bodyDiv w:val="1"/>
      <w:marLeft w:val="0"/>
      <w:marRight w:val="0"/>
      <w:marTop w:val="0"/>
      <w:marBottom w:val="0"/>
      <w:divBdr>
        <w:top w:val="none" w:sz="0" w:space="0" w:color="auto"/>
        <w:left w:val="none" w:sz="0" w:space="0" w:color="auto"/>
        <w:bottom w:val="none" w:sz="0" w:space="0" w:color="auto"/>
        <w:right w:val="none" w:sz="0" w:space="0" w:color="auto"/>
      </w:divBdr>
    </w:div>
    <w:div w:id="1116101838">
      <w:bodyDiv w:val="1"/>
      <w:marLeft w:val="0"/>
      <w:marRight w:val="0"/>
      <w:marTop w:val="0"/>
      <w:marBottom w:val="0"/>
      <w:divBdr>
        <w:top w:val="none" w:sz="0" w:space="0" w:color="auto"/>
        <w:left w:val="none" w:sz="0" w:space="0" w:color="auto"/>
        <w:bottom w:val="none" w:sz="0" w:space="0" w:color="auto"/>
        <w:right w:val="none" w:sz="0" w:space="0" w:color="auto"/>
      </w:divBdr>
    </w:div>
    <w:div w:id="1117942786">
      <w:bodyDiv w:val="1"/>
      <w:marLeft w:val="0"/>
      <w:marRight w:val="0"/>
      <w:marTop w:val="0"/>
      <w:marBottom w:val="0"/>
      <w:divBdr>
        <w:top w:val="none" w:sz="0" w:space="0" w:color="auto"/>
        <w:left w:val="none" w:sz="0" w:space="0" w:color="auto"/>
        <w:bottom w:val="none" w:sz="0" w:space="0" w:color="auto"/>
        <w:right w:val="none" w:sz="0" w:space="0" w:color="auto"/>
      </w:divBdr>
    </w:div>
    <w:div w:id="1160005928">
      <w:bodyDiv w:val="1"/>
      <w:marLeft w:val="0"/>
      <w:marRight w:val="0"/>
      <w:marTop w:val="0"/>
      <w:marBottom w:val="0"/>
      <w:divBdr>
        <w:top w:val="none" w:sz="0" w:space="0" w:color="auto"/>
        <w:left w:val="none" w:sz="0" w:space="0" w:color="auto"/>
        <w:bottom w:val="none" w:sz="0" w:space="0" w:color="auto"/>
        <w:right w:val="none" w:sz="0" w:space="0" w:color="auto"/>
      </w:divBdr>
    </w:div>
    <w:div w:id="1174761632">
      <w:bodyDiv w:val="1"/>
      <w:marLeft w:val="0"/>
      <w:marRight w:val="0"/>
      <w:marTop w:val="0"/>
      <w:marBottom w:val="0"/>
      <w:divBdr>
        <w:top w:val="none" w:sz="0" w:space="0" w:color="auto"/>
        <w:left w:val="none" w:sz="0" w:space="0" w:color="auto"/>
        <w:bottom w:val="none" w:sz="0" w:space="0" w:color="auto"/>
        <w:right w:val="none" w:sz="0" w:space="0" w:color="auto"/>
      </w:divBdr>
    </w:div>
    <w:div w:id="1187334525">
      <w:bodyDiv w:val="1"/>
      <w:marLeft w:val="0"/>
      <w:marRight w:val="0"/>
      <w:marTop w:val="0"/>
      <w:marBottom w:val="0"/>
      <w:divBdr>
        <w:top w:val="none" w:sz="0" w:space="0" w:color="auto"/>
        <w:left w:val="none" w:sz="0" w:space="0" w:color="auto"/>
        <w:bottom w:val="none" w:sz="0" w:space="0" w:color="auto"/>
        <w:right w:val="none" w:sz="0" w:space="0" w:color="auto"/>
      </w:divBdr>
    </w:div>
    <w:div w:id="1213423873">
      <w:bodyDiv w:val="1"/>
      <w:marLeft w:val="0"/>
      <w:marRight w:val="0"/>
      <w:marTop w:val="0"/>
      <w:marBottom w:val="0"/>
      <w:divBdr>
        <w:top w:val="none" w:sz="0" w:space="0" w:color="auto"/>
        <w:left w:val="none" w:sz="0" w:space="0" w:color="auto"/>
        <w:bottom w:val="none" w:sz="0" w:space="0" w:color="auto"/>
        <w:right w:val="none" w:sz="0" w:space="0" w:color="auto"/>
      </w:divBdr>
    </w:div>
    <w:div w:id="1230261515">
      <w:bodyDiv w:val="1"/>
      <w:marLeft w:val="0"/>
      <w:marRight w:val="0"/>
      <w:marTop w:val="0"/>
      <w:marBottom w:val="0"/>
      <w:divBdr>
        <w:top w:val="none" w:sz="0" w:space="0" w:color="auto"/>
        <w:left w:val="none" w:sz="0" w:space="0" w:color="auto"/>
        <w:bottom w:val="none" w:sz="0" w:space="0" w:color="auto"/>
        <w:right w:val="none" w:sz="0" w:space="0" w:color="auto"/>
      </w:divBdr>
    </w:div>
    <w:div w:id="1282155310">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39426922">
      <w:bodyDiv w:val="1"/>
      <w:marLeft w:val="0"/>
      <w:marRight w:val="0"/>
      <w:marTop w:val="0"/>
      <w:marBottom w:val="0"/>
      <w:divBdr>
        <w:top w:val="none" w:sz="0" w:space="0" w:color="auto"/>
        <w:left w:val="none" w:sz="0" w:space="0" w:color="auto"/>
        <w:bottom w:val="none" w:sz="0" w:space="0" w:color="auto"/>
        <w:right w:val="none" w:sz="0" w:space="0" w:color="auto"/>
      </w:divBdr>
    </w:div>
    <w:div w:id="1354453392">
      <w:bodyDiv w:val="1"/>
      <w:marLeft w:val="0"/>
      <w:marRight w:val="0"/>
      <w:marTop w:val="0"/>
      <w:marBottom w:val="0"/>
      <w:divBdr>
        <w:top w:val="none" w:sz="0" w:space="0" w:color="auto"/>
        <w:left w:val="none" w:sz="0" w:space="0" w:color="auto"/>
        <w:bottom w:val="none" w:sz="0" w:space="0" w:color="auto"/>
        <w:right w:val="none" w:sz="0" w:space="0" w:color="auto"/>
      </w:divBdr>
    </w:div>
    <w:div w:id="1362822875">
      <w:bodyDiv w:val="1"/>
      <w:marLeft w:val="0"/>
      <w:marRight w:val="0"/>
      <w:marTop w:val="0"/>
      <w:marBottom w:val="0"/>
      <w:divBdr>
        <w:top w:val="none" w:sz="0" w:space="0" w:color="auto"/>
        <w:left w:val="none" w:sz="0" w:space="0" w:color="auto"/>
        <w:bottom w:val="none" w:sz="0" w:space="0" w:color="auto"/>
        <w:right w:val="none" w:sz="0" w:space="0" w:color="auto"/>
      </w:divBdr>
    </w:div>
    <w:div w:id="1374036249">
      <w:bodyDiv w:val="1"/>
      <w:marLeft w:val="0"/>
      <w:marRight w:val="0"/>
      <w:marTop w:val="0"/>
      <w:marBottom w:val="0"/>
      <w:divBdr>
        <w:top w:val="none" w:sz="0" w:space="0" w:color="auto"/>
        <w:left w:val="none" w:sz="0" w:space="0" w:color="auto"/>
        <w:bottom w:val="none" w:sz="0" w:space="0" w:color="auto"/>
        <w:right w:val="none" w:sz="0" w:space="0" w:color="auto"/>
      </w:divBdr>
    </w:div>
    <w:div w:id="1390958887">
      <w:bodyDiv w:val="1"/>
      <w:marLeft w:val="0"/>
      <w:marRight w:val="0"/>
      <w:marTop w:val="0"/>
      <w:marBottom w:val="0"/>
      <w:divBdr>
        <w:top w:val="none" w:sz="0" w:space="0" w:color="auto"/>
        <w:left w:val="none" w:sz="0" w:space="0" w:color="auto"/>
        <w:bottom w:val="none" w:sz="0" w:space="0" w:color="auto"/>
        <w:right w:val="none" w:sz="0" w:space="0" w:color="auto"/>
      </w:divBdr>
    </w:div>
    <w:div w:id="1392655358">
      <w:bodyDiv w:val="1"/>
      <w:marLeft w:val="0"/>
      <w:marRight w:val="0"/>
      <w:marTop w:val="0"/>
      <w:marBottom w:val="0"/>
      <w:divBdr>
        <w:top w:val="none" w:sz="0" w:space="0" w:color="auto"/>
        <w:left w:val="none" w:sz="0" w:space="0" w:color="auto"/>
        <w:bottom w:val="none" w:sz="0" w:space="0" w:color="auto"/>
        <w:right w:val="none" w:sz="0" w:space="0" w:color="auto"/>
      </w:divBdr>
    </w:div>
    <w:div w:id="1463421245">
      <w:bodyDiv w:val="1"/>
      <w:marLeft w:val="0"/>
      <w:marRight w:val="0"/>
      <w:marTop w:val="0"/>
      <w:marBottom w:val="0"/>
      <w:divBdr>
        <w:top w:val="none" w:sz="0" w:space="0" w:color="auto"/>
        <w:left w:val="none" w:sz="0" w:space="0" w:color="auto"/>
        <w:bottom w:val="none" w:sz="0" w:space="0" w:color="auto"/>
        <w:right w:val="none" w:sz="0" w:space="0" w:color="auto"/>
      </w:divBdr>
    </w:div>
    <w:div w:id="1491410586">
      <w:bodyDiv w:val="1"/>
      <w:marLeft w:val="0"/>
      <w:marRight w:val="0"/>
      <w:marTop w:val="0"/>
      <w:marBottom w:val="0"/>
      <w:divBdr>
        <w:top w:val="none" w:sz="0" w:space="0" w:color="auto"/>
        <w:left w:val="none" w:sz="0" w:space="0" w:color="auto"/>
        <w:bottom w:val="none" w:sz="0" w:space="0" w:color="auto"/>
        <w:right w:val="none" w:sz="0" w:space="0" w:color="auto"/>
      </w:divBdr>
    </w:div>
    <w:div w:id="1555504737">
      <w:bodyDiv w:val="1"/>
      <w:marLeft w:val="0"/>
      <w:marRight w:val="0"/>
      <w:marTop w:val="0"/>
      <w:marBottom w:val="0"/>
      <w:divBdr>
        <w:top w:val="none" w:sz="0" w:space="0" w:color="auto"/>
        <w:left w:val="none" w:sz="0" w:space="0" w:color="auto"/>
        <w:bottom w:val="none" w:sz="0" w:space="0" w:color="auto"/>
        <w:right w:val="none" w:sz="0" w:space="0" w:color="auto"/>
      </w:divBdr>
    </w:div>
    <w:div w:id="1623876573">
      <w:bodyDiv w:val="1"/>
      <w:marLeft w:val="0"/>
      <w:marRight w:val="0"/>
      <w:marTop w:val="0"/>
      <w:marBottom w:val="0"/>
      <w:divBdr>
        <w:top w:val="none" w:sz="0" w:space="0" w:color="auto"/>
        <w:left w:val="none" w:sz="0" w:space="0" w:color="auto"/>
        <w:bottom w:val="none" w:sz="0" w:space="0" w:color="auto"/>
        <w:right w:val="none" w:sz="0" w:space="0" w:color="auto"/>
      </w:divBdr>
    </w:div>
    <w:div w:id="1630355752">
      <w:bodyDiv w:val="1"/>
      <w:marLeft w:val="0"/>
      <w:marRight w:val="0"/>
      <w:marTop w:val="0"/>
      <w:marBottom w:val="0"/>
      <w:divBdr>
        <w:top w:val="none" w:sz="0" w:space="0" w:color="auto"/>
        <w:left w:val="none" w:sz="0" w:space="0" w:color="auto"/>
        <w:bottom w:val="none" w:sz="0" w:space="0" w:color="auto"/>
        <w:right w:val="none" w:sz="0" w:space="0" w:color="auto"/>
      </w:divBdr>
    </w:div>
    <w:div w:id="1635136387">
      <w:bodyDiv w:val="1"/>
      <w:marLeft w:val="0"/>
      <w:marRight w:val="0"/>
      <w:marTop w:val="0"/>
      <w:marBottom w:val="0"/>
      <w:divBdr>
        <w:top w:val="none" w:sz="0" w:space="0" w:color="auto"/>
        <w:left w:val="none" w:sz="0" w:space="0" w:color="auto"/>
        <w:bottom w:val="none" w:sz="0" w:space="0" w:color="auto"/>
        <w:right w:val="none" w:sz="0" w:space="0" w:color="auto"/>
      </w:divBdr>
    </w:div>
    <w:div w:id="1635215086">
      <w:bodyDiv w:val="1"/>
      <w:marLeft w:val="0"/>
      <w:marRight w:val="0"/>
      <w:marTop w:val="0"/>
      <w:marBottom w:val="0"/>
      <w:divBdr>
        <w:top w:val="none" w:sz="0" w:space="0" w:color="auto"/>
        <w:left w:val="none" w:sz="0" w:space="0" w:color="auto"/>
        <w:bottom w:val="none" w:sz="0" w:space="0" w:color="auto"/>
        <w:right w:val="none" w:sz="0" w:space="0" w:color="auto"/>
      </w:divBdr>
    </w:div>
    <w:div w:id="1787507554">
      <w:bodyDiv w:val="1"/>
      <w:marLeft w:val="0"/>
      <w:marRight w:val="0"/>
      <w:marTop w:val="0"/>
      <w:marBottom w:val="0"/>
      <w:divBdr>
        <w:top w:val="none" w:sz="0" w:space="0" w:color="auto"/>
        <w:left w:val="none" w:sz="0" w:space="0" w:color="auto"/>
        <w:bottom w:val="none" w:sz="0" w:space="0" w:color="auto"/>
        <w:right w:val="none" w:sz="0" w:space="0" w:color="auto"/>
      </w:divBdr>
    </w:div>
    <w:div w:id="1828787822">
      <w:bodyDiv w:val="1"/>
      <w:marLeft w:val="0"/>
      <w:marRight w:val="0"/>
      <w:marTop w:val="0"/>
      <w:marBottom w:val="0"/>
      <w:divBdr>
        <w:top w:val="none" w:sz="0" w:space="0" w:color="auto"/>
        <w:left w:val="none" w:sz="0" w:space="0" w:color="auto"/>
        <w:bottom w:val="none" w:sz="0" w:space="0" w:color="auto"/>
        <w:right w:val="none" w:sz="0" w:space="0" w:color="auto"/>
      </w:divBdr>
    </w:div>
    <w:div w:id="1837913547">
      <w:bodyDiv w:val="1"/>
      <w:marLeft w:val="0"/>
      <w:marRight w:val="0"/>
      <w:marTop w:val="0"/>
      <w:marBottom w:val="0"/>
      <w:divBdr>
        <w:top w:val="none" w:sz="0" w:space="0" w:color="auto"/>
        <w:left w:val="none" w:sz="0" w:space="0" w:color="auto"/>
        <w:bottom w:val="none" w:sz="0" w:space="0" w:color="auto"/>
        <w:right w:val="none" w:sz="0" w:space="0" w:color="auto"/>
      </w:divBdr>
    </w:div>
    <w:div w:id="1841003048">
      <w:bodyDiv w:val="1"/>
      <w:marLeft w:val="0"/>
      <w:marRight w:val="0"/>
      <w:marTop w:val="0"/>
      <w:marBottom w:val="0"/>
      <w:divBdr>
        <w:top w:val="none" w:sz="0" w:space="0" w:color="auto"/>
        <w:left w:val="none" w:sz="0" w:space="0" w:color="auto"/>
        <w:bottom w:val="none" w:sz="0" w:space="0" w:color="auto"/>
        <w:right w:val="none" w:sz="0" w:space="0" w:color="auto"/>
      </w:divBdr>
    </w:div>
    <w:div w:id="1852059289">
      <w:bodyDiv w:val="1"/>
      <w:marLeft w:val="0"/>
      <w:marRight w:val="0"/>
      <w:marTop w:val="0"/>
      <w:marBottom w:val="0"/>
      <w:divBdr>
        <w:top w:val="none" w:sz="0" w:space="0" w:color="auto"/>
        <w:left w:val="none" w:sz="0" w:space="0" w:color="auto"/>
        <w:bottom w:val="none" w:sz="0" w:space="0" w:color="auto"/>
        <w:right w:val="none" w:sz="0" w:space="0" w:color="auto"/>
      </w:divBdr>
    </w:div>
    <w:div w:id="1852792340">
      <w:bodyDiv w:val="1"/>
      <w:marLeft w:val="0"/>
      <w:marRight w:val="0"/>
      <w:marTop w:val="0"/>
      <w:marBottom w:val="0"/>
      <w:divBdr>
        <w:top w:val="none" w:sz="0" w:space="0" w:color="auto"/>
        <w:left w:val="none" w:sz="0" w:space="0" w:color="auto"/>
        <w:bottom w:val="none" w:sz="0" w:space="0" w:color="auto"/>
        <w:right w:val="none" w:sz="0" w:space="0" w:color="auto"/>
      </w:divBdr>
    </w:div>
    <w:div w:id="1857187943">
      <w:bodyDiv w:val="1"/>
      <w:marLeft w:val="0"/>
      <w:marRight w:val="0"/>
      <w:marTop w:val="0"/>
      <w:marBottom w:val="0"/>
      <w:divBdr>
        <w:top w:val="none" w:sz="0" w:space="0" w:color="auto"/>
        <w:left w:val="none" w:sz="0" w:space="0" w:color="auto"/>
        <w:bottom w:val="none" w:sz="0" w:space="0" w:color="auto"/>
        <w:right w:val="none" w:sz="0" w:space="0" w:color="auto"/>
      </w:divBdr>
    </w:div>
    <w:div w:id="1929734426">
      <w:bodyDiv w:val="1"/>
      <w:marLeft w:val="0"/>
      <w:marRight w:val="0"/>
      <w:marTop w:val="0"/>
      <w:marBottom w:val="0"/>
      <w:divBdr>
        <w:top w:val="none" w:sz="0" w:space="0" w:color="auto"/>
        <w:left w:val="none" w:sz="0" w:space="0" w:color="auto"/>
        <w:bottom w:val="none" w:sz="0" w:space="0" w:color="auto"/>
        <w:right w:val="none" w:sz="0" w:space="0" w:color="auto"/>
      </w:divBdr>
    </w:div>
    <w:div w:id="1930190460">
      <w:bodyDiv w:val="1"/>
      <w:marLeft w:val="0"/>
      <w:marRight w:val="0"/>
      <w:marTop w:val="0"/>
      <w:marBottom w:val="0"/>
      <w:divBdr>
        <w:top w:val="none" w:sz="0" w:space="0" w:color="auto"/>
        <w:left w:val="none" w:sz="0" w:space="0" w:color="auto"/>
        <w:bottom w:val="none" w:sz="0" w:space="0" w:color="auto"/>
        <w:right w:val="none" w:sz="0" w:space="0" w:color="auto"/>
      </w:divBdr>
    </w:div>
    <w:div w:id="1961840802">
      <w:bodyDiv w:val="1"/>
      <w:marLeft w:val="0"/>
      <w:marRight w:val="0"/>
      <w:marTop w:val="0"/>
      <w:marBottom w:val="0"/>
      <w:divBdr>
        <w:top w:val="none" w:sz="0" w:space="0" w:color="auto"/>
        <w:left w:val="none" w:sz="0" w:space="0" w:color="auto"/>
        <w:bottom w:val="none" w:sz="0" w:space="0" w:color="auto"/>
        <w:right w:val="none" w:sz="0" w:space="0" w:color="auto"/>
      </w:divBdr>
    </w:div>
    <w:div w:id="2008433366">
      <w:bodyDiv w:val="1"/>
      <w:marLeft w:val="0"/>
      <w:marRight w:val="0"/>
      <w:marTop w:val="0"/>
      <w:marBottom w:val="0"/>
      <w:divBdr>
        <w:top w:val="none" w:sz="0" w:space="0" w:color="auto"/>
        <w:left w:val="none" w:sz="0" w:space="0" w:color="auto"/>
        <w:bottom w:val="none" w:sz="0" w:space="0" w:color="auto"/>
        <w:right w:val="none" w:sz="0" w:space="0" w:color="auto"/>
      </w:divBdr>
    </w:div>
    <w:div w:id="2013678539">
      <w:bodyDiv w:val="1"/>
      <w:marLeft w:val="0"/>
      <w:marRight w:val="0"/>
      <w:marTop w:val="0"/>
      <w:marBottom w:val="0"/>
      <w:divBdr>
        <w:top w:val="none" w:sz="0" w:space="0" w:color="auto"/>
        <w:left w:val="none" w:sz="0" w:space="0" w:color="auto"/>
        <w:bottom w:val="none" w:sz="0" w:space="0" w:color="auto"/>
        <w:right w:val="none" w:sz="0" w:space="0" w:color="auto"/>
      </w:divBdr>
    </w:div>
    <w:div w:id="2013798816">
      <w:bodyDiv w:val="1"/>
      <w:marLeft w:val="0"/>
      <w:marRight w:val="0"/>
      <w:marTop w:val="0"/>
      <w:marBottom w:val="0"/>
      <w:divBdr>
        <w:top w:val="none" w:sz="0" w:space="0" w:color="auto"/>
        <w:left w:val="none" w:sz="0" w:space="0" w:color="auto"/>
        <w:bottom w:val="none" w:sz="0" w:space="0" w:color="auto"/>
        <w:right w:val="none" w:sz="0" w:space="0" w:color="auto"/>
      </w:divBdr>
    </w:div>
    <w:div w:id="2015834811">
      <w:bodyDiv w:val="1"/>
      <w:marLeft w:val="0"/>
      <w:marRight w:val="0"/>
      <w:marTop w:val="0"/>
      <w:marBottom w:val="0"/>
      <w:divBdr>
        <w:top w:val="none" w:sz="0" w:space="0" w:color="auto"/>
        <w:left w:val="none" w:sz="0" w:space="0" w:color="auto"/>
        <w:bottom w:val="none" w:sz="0" w:space="0" w:color="auto"/>
        <w:right w:val="none" w:sz="0" w:space="0" w:color="auto"/>
      </w:divBdr>
    </w:div>
    <w:div w:id="2021927053">
      <w:bodyDiv w:val="1"/>
      <w:marLeft w:val="0"/>
      <w:marRight w:val="0"/>
      <w:marTop w:val="0"/>
      <w:marBottom w:val="0"/>
      <w:divBdr>
        <w:top w:val="none" w:sz="0" w:space="0" w:color="auto"/>
        <w:left w:val="none" w:sz="0" w:space="0" w:color="auto"/>
        <w:bottom w:val="none" w:sz="0" w:space="0" w:color="auto"/>
        <w:right w:val="none" w:sz="0" w:space="0" w:color="auto"/>
      </w:divBdr>
    </w:div>
    <w:div w:id="20914670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5" Type="http://schemas.openxmlformats.org/officeDocument/2006/relationships/header" Target="header2.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image" Target="media/image9.png"/><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footer" Target="footer4.xml"/><Relationship Id="rId30" Type="http://schemas.openxmlformats.org/officeDocument/2006/relationships/header" Target="header6.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estField xmlns="d1f2cb5e-90ed-446c-b55a-c8efd3225fcc">false</testField>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77E34A-2F70-446C-B234-0CAFC6773C17}"/>
</file>

<file path=customXml/itemProps2.xml><?xml version="1.0" encoding="utf-8"?>
<ds:datastoreItem xmlns:ds="http://schemas.openxmlformats.org/officeDocument/2006/customXml" ds:itemID="{7ADE3ADA-7D9D-407E-866F-86742B08D417}"/>
</file>

<file path=customXml/itemProps3.xml><?xml version="1.0" encoding="utf-8"?>
<ds:datastoreItem xmlns:ds="http://schemas.openxmlformats.org/officeDocument/2006/customXml" ds:itemID="{1AB38BEE-DC76-4BE9-9020-E25B41F9869E}"/>
</file>

<file path=customXml/itemProps4.xml><?xml version="1.0" encoding="utf-8"?>
<ds:datastoreItem xmlns:ds="http://schemas.openxmlformats.org/officeDocument/2006/customXml" ds:itemID="{DD135028-4A17-468B-8B15-E9AFF17FADF9}"/>
</file>

<file path=docProps/app.xml><?xml version="1.0" encoding="utf-8"?>
<Properties xmlns="http://schemas.openxmlformats.org/officeDocument/2006/extended-properties" xmlns:vt="http://schemas.openxmlformats.org/officeDocument/2006/docPropsVTypes">
  <Template>PRI_template_2013_2</Template>
  <TotalTime>16</TotalTime>
  <Pages>10</Pages>
  <Words>1056</Words>
  <Characters>6024</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7066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Alyssa Heath</cp:lastModifiedBy>
  <cp:revision>10</cp:revision>
  <cp:lastPrinted>2013-09-27T13:24:00Z</cp:lastPrinted>
  <dcterms:created xsi:type="dcterms:W3CDTF">2014-09-03T05:23:00Z</dcterms:created>
  <dcterms:modified xsi:type="dcterms:W3CDTF">2014-10-02T13:26:00Z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